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CFBF2" w14:textId="643A376B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FC05AB" w:rsidRPr="00E960BB">
        <w:rPr>
          <w:rFonts w:ascii="Corbel" w:hAnsi="Corbel"/>
          <w:bCs/>
          <w:i/>
        </w:rPr>
        <w:t xml:space="preserve">Załącznik nr 1.5 do Zarządzenia Rektora UR  nr </w:t>
      </w:r>
      <w:r w:rsidR="00FC05AB">
        <w:rPr>
          <w:rFonts w:ascii="Corbel" w:hAnsi="Corbel"/>
          <w:bCs/>
          <w:i/>
        </w:rPr>
        <w:t>7</w:t>
      </w:r>
      <w:r w:rsidR="00FC05AB" w:rsidRPr="00E960BB">
        <w:rPr>
          <w:rFonts w:ascii="Corbel" w:hAnsi="Corbel"/>
          <w:bCs/>
          <w:i/>
        </w:rPr>
        <w:t>/20</w:t>
      </w:r>
      <w:r w:rsidR="00FC05AB">
        <w:rPr>
          <w:rFonts w:ascii="Corbel" w:hAnsi="Corbel"/>
          <w:bCs/>
          <w:i/>
        </w:rPr>
        <w:t>23</w:t>
      </w:r>
    </w:p>
    <w:p w14:paraId="637A38F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FFC044" w14:textId="620E41F2" w:rsidR="00844F97" w:rsidRDefault="0071620A" w:rsidP="00844F9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44F97">
        <w:rPr>
          <w:rFonts w:ascii="Corbel" w:hAnsi="Corbel"/>
          <w:i/>
          <w:smallCaps/>
          <w:sz w:val="24"/>
          <w:szCs w:val="24"/>
        </w:rPr>
        <w:t>202</w:t>
      </w:r>
      <w:r w:rsidR="00BD7570">
        <w:rPr>
          <w:rFonts w:ascii="Corbel" w:hAnsi="Corbel"/>
          <w:i/>
          <w:smallCaps/>
          <w:sz w:val="24"/>
          <w:szCs w:val="24"/>
        </w:rPr>
        <w:t>3</w:t>
      </w:r>
      <w:r w:rsidR="00844F97">
        <w:rPr>
          <w:rFonts w:ascii="Corbel" w:hAnsi="Corbel"/>
          <w:i/>
          <w:smallCaps/>
          <w:sz w:val="24"/>
          <w:szCs w:val="24"/>
        </w:rPr>
        <w:t>-202</w:t>
      </w:r>
      <w:r w:rsidR="00BD7570">
        <w:rPr>
          <w:rFonts w:ascii="Corbel" w:hAnsi="Corbel"/>
          <w:i/>
          <w:smallCaps/>
          <w:sz w:val="24"/>
          <w:szCs w:val="24"/>
        </w:rPr>
        <w:t>8</w:t>
      </w:r>
    </w:p>
    <w:p w14:paraId="62E87BED" w14:textId="673C57C3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0BE71A47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BE7CDD7" w14:textId="58A03B1D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387224" w:rsidRPr="00387224">
        <w:rPr>
          <w:rFonts w:ascii="Corbel" w:hAnsi="Corbel"/>
          <w:sz w:val="20"/>
          <w:szCs w:val="20"/>
        </w:rPr>
        <w:t xml:space="preserve">Rok akademicki   </w:t>
      </w:r>
      <w:r w:rsidR="007C54FD">
        <w:rPr>
          <w:rFonts w:ascii="Corbel" w:hAnsi="Corbel"/>
          <w:sz w:val="20"/>
          <w:szCs w:val="20"/>
        </w:rPr>
        <w:t>202</w:t>
      </w:r>
      <w:r w:rsidR="00BD7570">
        <w:rPr>
          <w:rFonts w:ascii="Corbel" w:hAnsi="Corbel"/>
          <w:sz w:val="20"/>
          <w:szCs w:val="20"/>
        </w:rPr>
        <w:t>4</w:t>
      </w:r>
      <w:r w:rsidR="007C54FD">
        <w:rPr>
          <w:rFonts w:ascii="Corbel" w:hAnsi="Corbel"/>
          <w:sz w:val="20"/>
          <w:szCs w:val="20"/>
        </w:rPr>
        <w:t>/2</w:t>
      </w:r>
      <w:r w:rsidR="00BD7570">
        <w:rPr>
          <w:rFonts w:ascii="Corbel" w:hAnsi="Corbel"/>
          <w:sz w:val="20"/>
          <w:szCs w:val="20"/>
        </w:rPr>
        <w:t>5</w:t>
      </w:r>
      <w:r w:rsidR="007C54FD">
        <w:rPr>
          <w:rFonts w:ascii="Corbel" w:hAnsi="Corbel"/>
          <w:sz w:val="20"/>
          <w:szCs w:val="20"/>
        </w:rPr>
        <w:t>, 202</w:t>
      </w:r>
      <w:r w:rsidR="00BD7570">
        <w:rPr>
          <w:rFonts w:ascii="Corbel" w:hAnsi="Corbel"/>
          <w:sz w:val="20"/>
          <w:szCs w:val="20"/>
        </w:rPr>
        <w:t>5</w:t>
      </w:r>
      <w:r w:rsidR="007C54FD">
        <w:rPr>
          <w:rFonts w:ascii="Corbel" w:hAnsi="Corbel"/>
          <w:sz w:val="20"/>
          <w:szCs w:val="20"/>
        </w:rPr>
        <w:t>/2</w:t>
      </w:r>
      <w:r w:rsidR="00BD7570">
        <w:rPr>
          <w:rFonts w:ascii="Corbel" w:hAnsi="Corbel"/>
          <w:sz w:val="20"/>
          <w:szCs w:val="20"/>
        </w:rPr>
        <w:t>6</w:t>
      </w:r>
      <w:r w:rsidR="007C54FD">
        <w:rPr>
          <w:rFonts w:ascii="Corbel" w:hAnsi="Corbel"/>
          <w:sz w:val="20"/>
          <w:szCs w:val="20"/>
        </w:rPr>
        <w:t>, 20</w:t>
      </w:r>
      <w:r w:rsidR="00844F97">
        <w:rPr>
          <w:rFonts w:ascii="Corbel" w:hAnsi="Corbel"/>
          <w:sz w:val="20"/>
          <w:szCs w:val="20"/>
        </w:rPr>
        <w:t>2</w:t>
      </w:r>
      <w:r w:rsidR="00BD7570">
        <w:rPr>
          <w:rFonts w:ascii="Corbel" w:hAnsi="Corbel"/>
          <w:sz w:val="20"/>
          <w:szCs w:val="20"/>
        </w:rPr>
        <w:t>6</w:t>
      </w:r>
      <w:r w:rsidR="007C54FD">
        <w:rPr>
          <w:rFonts w:ascii="Corbel" w:hAnsi="Corbel"/>
          <w:sz w:val="20"/>
          <w:szCs w:val="20"/>
        </w:rPr>
        <w:t>/2</w:t>
      </w:r>
      <w:r w:rsidR="00BD7570">
        <w:rPr>
          <w:rFonts w:ascii="Corbel" w:hAnsi="Corbel"/>
          <w:sz w:val="20"/>
          <w:szCs w:val="20"/>
        </w:rPr>
        <w:t>7</w:t>
      </w:r>
    </w:p>
    <w:p w14:paraId="46D085D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ABC06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D03E72E" w14:textId="77777777" w:rsidTr="00B819C8">
        <w:tc>
          <w:tcPr>
            <w:tcW w:w="2694" w:type="dxa"/>
            <w:vAlign w:val="center"/>
          </w:tcPr>
          <w:p w14:paraId="00002E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FDB48A" w14:textId="043BD4AA" w:rsidR="0085747A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obcy – język angielski</w:t>
            </w:r>
          </w:p>
        </w:tc>
      </w:tr>
      <w:tr w:rsidR="0085747A" w:rsidRPr="009C54AE" w14:paraId="115E6E5F" w14:textId="77777777" w:rsidTr="00B819C8">
        <w:tc>
          <w:tcPr>
            <w:tcW w:w="2694" w:type="dxa"/>
            <w:vAlign w:val="center"/>
          </w:tcPr>
          <w:p w14:paraId="39C8973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F5D179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99C709C" w14:textId="77777777" w:rsidTr="00B819C8">
        <w:tc>
          <w:tcPr>
            <w:tcW w:w="2694" w:type="dxa"/>
            <w:vAlign w:val="center"/>
          </w:tcPr>
          <w:p w14:paraId="6EBCF1A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905868" w14:textId="38AB4078" w:rsidR="0085747A" w:rsidRPr="009C54AE" w:rsidRDefault="00387224" w:rsidP="00051A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7224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9C54AE" w14:paraId="4F07D1C8" w14:textId="77777777" w:rsidTr="00B819C8">
        <w:tc>
          <w:tcPr>
            <w:tcW w:w="2694" w:type="dxa"/>
            <w:vAlign w:val="center"/>
          </w:tcPr>
          <w:p w14:paraId="019900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C4EEBE" w14:textId="3949D859" w:rsidR="0085747A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 Języków Obcych</w:t>
            </w:r>
          </w:p>
        </w:tc>
      </w:tr>
      <w:tr w:rsidR="0085747A" w:rsidRPr="009C54AE" w14:paraId="50F66164" w14:textId="77777777" w:rsidTr="00B819C8">
        <w:tc>
          <w:tcPr>
            <w:tcW w:w="2694" w:type="dxa"/>
            <w:vAlign w:val="center"/>
          </w:tcPr>
          <w:p w14:paraId="7A07B4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927099" w14:textId="73115B27" w:rsidR="0085747A" w:rsidRPr="009C54AE" w:rsidRDefault="00E35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387224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2CA9D519" w14:textId="77777777" w:rsidTr="00B819C8">
        <w:tc>
          <w:tcPr>
            <w:tcW w:w="2694" w:type="dxa"/>
            <w:vAlign w:val="center"/>
          </w:tcPr>
          <w:p w14:paraId="170321E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3970D0" w14:textId="464F6D3F" w:rsidR="0085747A" w:rsidRPr="009C54AE" w:rsidRDefault="00E35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387224" w:rsidRPr="00387224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="00944DB8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387224" w:rsidRPr="00387224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9C54AE" w14:paraId="72C09829" w14:textId="77777777" w:rsidTr="00B819C8">
        <w:tc>
          <w:tcPr>
            <w:tcW w:w="2694" w:type="dxa"/>
            <w:vAlign w:val="center"/>
          </w:tcPr>
          <w:p w14:paraId="0A60EB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38BD3D" w14:textId="6E1E50B4" w:rsidR="0085747A" w:rsidRPr="009C54AE" w:rsidRDefault="00E35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7224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2E627674" w14:textId="77777777" w:rsidTr="00B819C8">
        <w:tc>
          <w:tcPr>
            <w:tcW w:w="2694" w:type="dxa"/>
            <w:vAlign w:val="center"/>
          </w:tcPr>
          <w:p w14:paraId="619A56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ECC585" w14:textId="588739EF" w:rsidR="0085747A" w:rsidRPr="009C54AE" w:rsidRDefault="005722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8722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5D38C72" w14:textId="77777777" w:rsidTr="00B819C8">
        <w:tc>
          <w:tcPr>
            <w:tcW w:w="2694" w:type="dxa"/>
            <w:vAlign w:val="center"/>
          </w:tcPr>
          <w:p w14:paraId="126712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489046" w14:textId="4F44D243" w:rsidR="0085747A" w:rsidRPr="009C54AE" w:rsidRDefault="007C54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387224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851FC3">
              <w:rPr>
                <w:rFonts w:ascii="Corbel" w:hAnsi="Corbel"/>
                <w:b w:val="0"/>
                <w:sz w:val="24"/>
                <w:szCs w:val="24"/>
              </w:rPr>
              <w:t>III, IV, V</w:t>
            </w:r>
            <w:r w:rsidR="00387224">
              <w:rPr>
                <w:rFonts w:ascii="Corbel" w:hAnsi="Corbel"/>
                <w:b w:val="0"/>
                <w:sz w:val="24"/>
                <w:szCs w:val="24"/>
              </w:rPr>
              <w:t xml:space="preserve">; semestr </w:t>
            </w:r>
            <w:r w:rsidR="00851FC3">
              <w:rPr>
                <w:rFonts w:ascii="Corbel" w:hAnsi="Corbel"/>
                <w:b w:val="0"/>
                <w:sz w:val="24"/>
                <w:szCs w:val="24"/>
              </w:rPr>
              <w:t>3, 4, 5, 6, 7, 8</w:t>
            </w:r>
          </w:p>
        </w:tc>
      </w:tr>
      <w:tr w:rsidR="0085747A" w:rsidRPr="009C54AE" w14:paraId="5B243F5B" w14:textId="77777777" w:rsidTr="00B819C8">
        <w:tc>
          <w:tcPr>
            <w:tcW w:w="2694" w:type="dxa"/>
            <w:vAlign w:val="center"/>
          </w:tcPr>
          <w:p w14:paraId="2FBFC2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83BE31" w14:textId="22A61E81" w:rsidR="0085747A" w:rsidRPr="009C54AE" w:rsidRDefault="00851F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DB57D7" w:rsidRPr="00DB57D7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3D7D" w:rsidRPr="009C54AE" w14:paraId="493AB6B0" w14:textId="77777777" w:rsidTr="00B819C8">
        <w:tc>
          <w:tcPr>
            <w:tcW w:w="2694" w:type="dxa"/>
            <w:vAlign w:val="center"/>
          </w:tcPr>
          <w:p w14:paraId="189F72E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08EB61" w14:textId="72438A8C" w:rsidR="00923D7D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85747A" w:rsidRPr="009C54AE" w14:paraId="1D1F073F" w14:textId="77777777" w:rsidTr="00B819C8">
        <w:tc>
          <w:tcPr>
            <w:tcW w:w="2694" w:type="dxa"/>
            <w:vAlign w:val="center"/>
          </w:tcPr>
          <w:p w14:paraId="6C7F5E9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D5CD332" w14:textId="2F8C0DE6" w:rsidR="0085747A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Huzarska</w:t>
            </w:r>
          </w:p>
        </w:tc>
      </w:tr>
      <w:tr w:rsidR="0085747A" w:rsidRPr="009C54AE" w14:paraId="31E4DED1" w14:textId="77777777" w:rsidTr="00B819C8">
        <w:tc>
          <w:tcPr>
            <w:tcW w:w="2694" w:type="dxa"/>
            <w:vAlign w:val="center"/>
          </w:tcPr>
          <w:p w14:paraId="4A65CCE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71E181" w14:textId="3AEAB10C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444C04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C925C0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5E0933E" w14:textId="715C972F" w:rsidR="0085747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820CF6D" w14:textId="6DC24B0E" w:rsidR="00387224" w:rsidRDefault="00387224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387224" w:rsidRPr="00216C44" w14:paraId="27ACE0D0" w14:textId="77777777" w:rsidTr="00B3128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7913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Semestr</w:t>
            </w:r>
          </w:p>
          <w:p w14:paraId="3534A844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14CA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16C44">
              <w:rPr>
                <w:rFonts w:ascii="Corbel" w:hAnsi="Corbel"/>
                <w:szCs w:val="24"/>
              </w:rPr>
              <w:t>Wykł</w:t>
            </w:r>
            <w:proofErr w:type="spellEnd"/>
            <w:r w:rsidRPr="00216C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6C49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23BB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9667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9C41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16C44">
              <w:rPr>
                <w:rFonts w:ascii="Corbel" w:hAnsi="Corbel"/>
                <w:szCs w:val="24"/>
              </w:rPr>
              <w:t>Sem</w:t>
            </w:r>
            <w:proofErr w:type="spellEnd"/>
            <w:r w:rsidRPr="00216C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0AE2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4C74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16C44">
              <w:rPr>
                <w:rFonts w:ascii="Corbel" w:hAnsi="Corbel"/>
                <w:szCs w:val="24"/>
              </w:rPr>
              <w:t>Prakt</w:t>
            </w:r>
            <w:proofErr w:type="spellEnd"/>
            <w:r w:rsidRPr="00216C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DB80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A3C7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16C4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387224" w:rsidRPr="00216C44" w14:paraId="4556B756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4509" w14:textId="76825808" w:rsidR="00387224" w:rsidRPr="00216C44" w:rsidRDefault="006B5045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29F5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84FB" w14:textId="4D8B8F04" w:rsidR="00387224" w:rsidRPr="00216C44" w:rsidRDefault="00625429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87224" w:rsidRPr="00216C4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5704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1962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91DB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3C73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E2F7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F9BF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C9F6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87224" w:rsidRPr="00216C44" w14:paraId="6FD0C063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3755" w14:textId="7ADB3A53" w:rsidR="00387224" w:rsidRPr="00216C44" w:rsidRDefault="006B5045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9098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F375" w14:textId="0ADF9529" w:rsidR="00387224" w:rsidRPr="00216C44" w:rsidRDefault="00625429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87224" w:rsidRPr="00216C4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99FC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2127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AF62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10C0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80E5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C7A6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322D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87224" w:rsidRPr="00216C44" w14:paraId="533F6DA0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8037" w14:textId="50CDD00D" w:rsidR="00387224" w:rsidRPr="00216C44" w:rsidRDefault="006B5045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756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C16A" w14:textId="05B55EFA" w:rsidR="00387224" w:rsidRPr="00216C44" w:rsidRDefault="00625429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87224" w:rsidRPr="00216C4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CAD1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5619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A9F6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3B01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59C5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D48D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F3FA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87224" w:rsidRPr="00216C44" w14:paraId="2BBFADF5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689F" w14:textId="38AD528F" w:rsidR="00387224" w:rsidRPr="00216C44" w:rsidRDefault="006B5045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6FE7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F072" w14:textId="71D60B3A" w:rsidR="00387224" w:rsidRPr="00216C44" w:rsidRDefault="00625429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87224" w:rsidRPr="00216C4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540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C7F0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2B2A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B02B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2727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F296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4228" w14:textId="3C76AC82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87224" w:rsidRPr="00216C44" w14:paraId="7D773D8E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708" w14:textId="301EC2B0" w:rsidR="00387224" w:rsidRPr="00216C44" w:rsidRDefault="006B5045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D59A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4CFD" w14:textId="4604C3D5" w:rsidR="00387224" w:rsidRPr="00216C44" w:rsidRDefault="00625429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87224" w:rsidRPr="00216C4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49CB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050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48A9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4EF1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3B54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062B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74D1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87224" w:rsidRPr="00216C44" w14:paraId="137B8323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634D" w14:textId="06CAA4C3" w:rsidR="00387224" w:rsidRPr="00216C44" w:rsidRDefault="006B5045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5E69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A907" w14:textId="1A817F90" w:rsidR="00387224" w:rsidRPr="00216C44" w:rsidRDefault="00625429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87224" w:rsidRPr="00216C4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44F0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8B65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8439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5314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EDF9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3CC6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7788" w14:textId="2B5ED8D1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2A5313" w:rsidRPr="00216C44" w14:paraId="21F45CB4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89F" w14:textId="012E1693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1064" w14:textId="77777777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A3FF" w14:textId="384AFC8C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25429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350B" w14:textId="77777777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C4CE" w14:textId="77777777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FC90" w14:textId="77777777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DF2E" w14:textId="77777777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AA67" w14:textId="77777777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7DC" w14:textId="77777777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CD5E" w14:textId="45F2C5DF" w:rsidR="002A5313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</w:tbl>
    <w:p w14:paraId="51C65CB5" w14:textId="77777777" w:rsidR="00387224" w:rsidRPr="009C54AE" w:rsidRDefault="00387224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7D8B85E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C9CABC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5A058CB" w14:textId="6049ED50" w:rsidR="0085747A" w:rsidRPr="00EE2614" w:rsidRDefault="00387224" w:rsidP="00EE261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lastRenderedPageBreak/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37B192B" w14:textId="31390784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14:paraId="054C9ECA" w14:textId="34792272" w:rsidR="00E960BB" w:rsidRDefault="00051ABD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EGZAMIN</w:t>
      </w:r>
    </w:p>
    <w:p w14:paraId="1CD50DA5" w14:textId="77777777" w:rsidR="00051ABD" w:rsidRDefault="00051AB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745CF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26F20D3" w14:textId="77777777" w:rsidTr="00745302">
        <w:tc>
          <w:tcPr>
            <w:tcW w:w="9670" w:type="dxa"/>
          </w:tcPr>
          <w:p w14:paraId="477F1C57" w14:textId="5B86AE26" w:rsidR="0085747A" w:rsidRPr="009C54AE" w:rsidRDefault="0038722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7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obcego na poziomie B1+</w:t>
            </w:r>
            <w:r w:rsidR="00EC74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/B2</w:t>
            </w:r>
            <w:r w:rsidRPr="00387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według Europejskiego Systemu Opisu Kształcenia Językowego.</w:t>
            </w:r>
          </w:p>
        </w:tc>
      </w:tr>
    </w:tbl>
    <w:p w14:paraId="2C4B3C1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4CCE2A" w14:textId="7EF26C48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68E079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9D4725" w14:textId="77777777" w:rsidR="00DE58E0" w:rsidRPr="00295BF4" w:rsidRDefault="00DE58E0" w:rsidP="00DE58E0">
      <w:pPr>
        <w:pStyle w:val="Podpunkty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>3.1 Cele przedmiotu</w:t>
      </w:r>
    </w:p>
    <w:p w14:paraId="14BEFBC2" w14:textId="77777777" w:rsidR="00DE58E0" w:rsidRPr="00295BF4" w:rsidRDefault="00DE58E0" w:rsidP="00DE58E0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E58E0" w:rsidRPr="00295BF4" w14:paraId="3F01CEDE" w14:textId="77777777" w:rsidTr="00647481">
        <w:tc>
          <w:tcPr>
            <w:tcW w:w="851" w:type="dxa"/>
            <w:vAlign w:val="center"/>
          </w:tcPr>
          <w:p w14:paraId="7DCD067B" w14:textId="77777777" w:rsidR="00DE58E0" w:rsidRPr="00295BF4" w:rsidRDefault="00DE58E0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D7EA80D" w14:textId="77777777" w:rsidR="00DE58E0" w:rsidRPr="00295BF4" w:rsidRDefault="00DE58E0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Uporządkowanie i utrwalenie wiedzy 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podstawowych strukturach gramatycznych i formach językowych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oraz ich zastosowaniu w komunikacji. (B.2.W1; B.2.U1)</w:t>
            </w:r>
          </w:p>
        </w:tc>
      </w:tr>
      <w:tr w:rsidR="00DE58E0" w:rsidRPr="00295BF4" w14:paraId="774F1300" w14:textId="77777777" w:rsidTr="00647481">
        <w:tc>
          <w:tcPr>
            <w:tcW w:w="851" w:type="dxa"/>
            <w:vAlign w:val="center"/>
          </w:tcPr>
          <w:p w14:paraId="4369F3D0" w14:textId="77777777" w:rsidR="00DE58E0" w:rsidRPr="00295BF4" w:rsidRDefault="00DE58E0" w:rsidP="0064748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2BB523F" w14:textId="77777777" w:rsidR="00DE58E0" w:rsidRPr="00295BF4" w:rsidRDefault="00DE58E0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Rozwijanie kompetencji komunikacyjnej: doskonalenie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kompetencji leksykalnych, gramatycznych, fonetycznych i </w:t>
            </w:r>
            <w:proofErr w:type="spellStart"/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socjokulturowych</w:t>
            </w:r>
            <w:proofErr w:type="spellEnd"/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typowych sytuacjach akademickich i zawodowych. (B.2.U1)</w:t>
            </w:r>
          </w:p>
        </w:tc>
      </w:tr>
      <w:tr w:rsidR="00DE58E0" w:rsidRPr="00295BF4" w14:paraId="745F9E70" w14:textId="77777777" w:rsidTr="00647481">
        <w:tc>
          <w:tcPr>
            <w:tcW w:w="851" w:type="dxa"/>
            <w:vAlign w:val="center"/>
          </w:tcPr>
          <w:p w14:paraId="2F98D838" w14:textId="77777777" w:rsidR="00DE58E0" w:rsidRPr="00295BF4" w:rsidRDefault="00DE58E0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5ABA181" w14:textId="77777777" w:rsidR="00DE58E0" w:rsidRPr="00295BF4" w:rsidRDefault="00DE58E0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Doskonalenie sprawności językowych: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rozumienia ze słuchu, mówienia, czytania i pisania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języku angielskim. (B.2.U2)</w:t>
            </w:r>
          </w:p>
        </w:tc>
      </w:tr>
      <w:tr w:rsidR="00DE58E0" w:rsidRPr="00295BF4" w14:paraId="07CBA21A" w14:textId="77777777" w:rsidTr="00647481">
        <w:tc>
          <w:tcPr>
            <w:tcW w:w="851" w:type="dxa"/>
            <w:vAlign w:val="center"/>
          </w:tcPr>
          <w:p w14:paraId="134E20F5" w14:textId="77777777" w:rsidR="00DE58E0" w:rsidRPr="00295BF4" w:rsidRDefault="00DE58E0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7530AA1" w14:textId="77777777" w:rsidR="00DE58E0" w:rsidRPr="00295BF4" w:rsidRDefault="00DE58E0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Kształcenie umiejętności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samodzielnego uczenia się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poprzez korzystanie z różnorodnych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źródeł w języku obcym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celu rozwijania kompetencji zawodowych. (B.2.U3)</w:t>
            </w:r>
          </w:p>
        </w:tc>
      </w:tr>
      <w:tr w:rsidR="00DE58E0" w:rsidRPr="00295BF4" w14:paraId="567908DA" w14:textId="77777777" w:rsidTr="00647481">
        <w:tc>
          <w:tcPr>
            <w:tcW w:w="851" w:type="dxa"/>
            <w:vAlign w:val="center"/>
          </w:tcPr>
          <w:p w14:paraId="2A166A3B" w14:textId="77777777" w:rsidR="00DE58E0" w:rsidRPr="00295BF4" w:rsidRDefault="00DE58E0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8F62869" w14:textId="77777777" w:rsidR="00DE58E0" w:rsidRPr="00295BF4" w:rsidRDefault="00DE58E0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Zapoznanie z elementami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kultury państw obszaru językowego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oraz doborem literatury dziecięcej, rymowanek, piosenek i zabaw w języku obcym. (B.2.W2)</w:t>
            </w:r>
          </w:p>
        </w:tc>
      </w:tr>
      <w:tr w:rsidR="00DE58E0" w:rsidRPr="00295BF4" w14:paraId="0A9B586C" w14:textId="77777777" w:rsidTr="00647481">
        <w:tc>
          <w:tcPr>
            <w:tcW w:w="851" w:type="dxa"/>
            <w:vAlign w:val="center"/>
          </w:tcPr>
          <w:p w14:paraId="7C5582AF" w14:textId="77777777" w:rsidR="00DE58E0" w:rsidRPr="00295BF4" w:rsidRDefault="00DE58E0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77837E90" w14:textId="77777777" w:rsidR="00DE58E0" w:rsidRPr="00295BF4" w:rsidRDefault="00DE58E0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Przygotowanie do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doboru i wykorzystywania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pracy z dziećmi/uczniami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literatury, rymowanek, piosenek i zabaw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języku obcym, adekwatnie do wieku i celów edukacyjnych. (B.2.U4; B.2.W2)</w:t>
            </w:r>
          </w:p>
        </w:tc>
      </w:tr>
      <w:tr w:rsidR="00DE58E0" w:rsidRPr="00295BF4" w14:paraId="46A6C464" w14:textId="77777777" w:rsidTr="00647481">
        <w:tc>
          <w:tcPr>
            <w:tcW w:w="851" w:type="dxa"/>
            <w:vAlign w:val="center"/>
          </w:tcPr>
          <w:p w14:paraId="049BCF53" w14:textId="77777777" w:rsidR="00DE58E0" w:rsidRPr="00295BF4" w:rsidRDefault="00DE58E0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686D5D72" w14:textId="77777777" w:rsidR="00DE58E0" w:rsidRPr="00295BF4" w:rsidRDefault="00DE58E0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Kształtowanie gotowości do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autorefleksji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nad własnymi kompetencjami językowymi i planowania dalszego rozwoju. (B.2.K1)</w:t>
            </w:r>
          </w:p>
        </w:tc>
      </w:tr>
    </w:tbl>
    <w:p w14:paraId="714BE77D" w14:textId="77777777" w:rsidR="00DE58E0" w:rsidRDefault="00DE58E0" w:rsidP="00DE58E0">
      <w:pPr>
        <w:rPr>
          <w:rFonts w:ascii="Corbel" w:hAnsi="Corbel"/>
          <w:b/>
        </w:rPr>
      </w:pPr>
    </w:p>
    <w:p w14:paraId="07FCA69E" w14:textId="77777777" w:rsidR="00DE58E0" w:rsidRPr="00165F3F" w:rsidRDefault="00DE58E0" w:rsidP="00DE58E0">
      <w:pPr>
        <w:rPr>
          <w:rFonts w:ascii="Corbel" w:hAnsi="Corbel"/>
          <w:b/>
        </w:rPr>
      </w:pPr>
      <w:r w:rsidRPr="00295BF4">
        <w:rPr>
          <w:rFonts w:ascii="Corbel" w:hAnsi="Corbel"/>
          <w:b/>
        </w:rPr>
        <w:t>3.2 Efekty uczenia się dla przedmiotu</w:t>
      </w:r>
      <w:r w:rsidRPr="00295BF4">
        <w:rPr>
          <w:rFonts w:ascii="Corbel" w:hAnsi="Corbel"/>
        </w:rPr>
        <w:t xml:space="preserve"> </w:t>
      </w:r>
    </w:p>
    <w:p w14:paraId="0290A6C9" w14:textId="77777777" w:rsidR="00DE58E0" w:rsidRPr="00295BF4" w:rsidRDefault="00DE58E0" w:rsidP="00DE58E0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5529"/>
        <w:gridCol w:w="1833"/>
      </w:tblGrid>
      <w:tr w:rsidR="00DE58E0" w:rsidRPr="00295BF4" w14:paraId="66650C31" w14:textId="77777777" w:rsidTr="00647481">
        <w:tc>
          <w:tcPr>
            <w:tcW w:w="1592" w:type="dxa"/>
            <w:vAlign w:val="center"/>
          </w:tcPr>
          <w:p w14:paraId="025B2705" w14:textId="77777777" w:rsidR="00DE58E0" w:rsidRPr="00295BF4" w:rsidRDefault="00DE58E0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smallCaps w:val="0"/>
                <w:szCs w:val="24"/>
              </w:rPr>
              <w:t>EK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9" w:type="dxa"/>
            <w:vAlign w:val="center"/>
          </w:tcPr>
          <w:p w14:paraId="7DF48E8E" w14:textId="77777777" w:rsidR="00DE58E0" w:rsidRPr="00295BF4" w:rsidRDefault="00DE58E0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2A0DE714" w14:textId="77777777" w:rsidR="00DE58E0" w:rsidRPr="00295BF4" w:rsidRDefault="00DE58E0" w:rsidP="0064748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295BF4">
              <w:rPr>
                <w:rFonts w:ascii="Corbel" w:hAnsi="Corbel"/>
                <w:smallCaps w:val="0"/>
                <w:szCs w:val="24"/>
              </w:rPr>
              <w:t>Absolwent zna i rozumie/potrafi/jest gotów do:</w:t>
            </w:r>
          </w:p>
        </w:tc>
        <w:tc>
          <w:tcPr>
            <w:tcW w:w="1833" w:type="dxa"/>
            <w:vAlign w:val="center"/>
          </w:tcPr>
          <w:p w14:paraId="7266A216" w14:textId="77777777" w:rsidR="00DE58E0" w:rsidRPr="00295BF4" w:rsidRDefault="00DE58E0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95BF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E58E0" w:rsidRPr="00295BF4" w14:paraId="53C93923" w14:textId="77777777" w:rsidTr="00647481">
        <w:trPr>
          <w:trHeight w:val="1758"/>
        </w:trPr>
        <w:tc>
          <w:tcPr>
            <w:tcW w:w="1592" w:type="dxa"/>
          </w:tcPr>
          <w:p w14:paraId="4D91AAB6" w14:textId="64A6BCC0" w:rsidR="00DE58E0" w:rsidRPr="00295BF4" w:rsidRDefault="00DE58E0" w:rsidP="006474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684EEC12" w14:textId="77777777" w:rsidR="00DE58E0" w:rsidRPr="00295BF4" w:rsidRDefault="00DE58E0" w:rsidP="006474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9" w:type="dxa"/>
          </w:tcPr>
          <w:p w14:paraId="36C35438" w14:textId="77777777" w:rsidR="00DE58E0" w:rsidRPr="009D45EC" w:rsidRDefault="00DE58E0" w:rsidP="0064748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B.2.W1. Student zna i rozumie podstawowe struktury gramatyczne oraz formy językowe;</w:t>
            </w:r>
          </w:p>
          <w:p w14:paraId="7E82AE79" w14:textId="0FB6564D" w:rsidR="00DE58E0" w:rsidRPr="009D45EC" w:rsidRDefault="00DE58E0" w:rsidP="0064748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B.2.W2. Student zna i rozumie kulturę państw z danego obszaru językowego oraz wybraną literaturę, rymowanki i piosenki oraz zabawy dla dzieci w języku obcym</w:t>
            </w:r>
            <w:r w:rsidR="00421FBD">
              <w:rPr>
                <w:rFonts w:ascii="Corbel" w:hAnsi="Corbel"/>
              </w:rPr>
              <w:t>.</w:t>
            </w:r>
          </w:p>
        </w:tc>
        <w:tc>
          <w:tcPr>
            <w:tcW w:w="1833" w:type="dxa"/>
            <w:vAlign w:val="center"/>
          </w:tcPr>
          <w:p w14:paraId="766C58C1" w14:textId="77777777" w:rsidR="00DE58E0" w:rsidRPr="00165F3F" w:rsidRDefault="00DE58E0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  <w:p w14:paraId="3595ED9C" w14:textId="77777777" w:rsidR="00DE58E0" w:rsidRPr="00165F3F" w:rsidRDefault="00DE58E0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PPiW.W07</w:t>
            </w:r>
          </w:p>
        </w:tc>
      </w:tr>
      <w:tr w:rsidR="00DE58E0" w:rsidRPr="00295BF4" w14:paraId="28A98268" w14:textId="77777777" w:rsidTr="00647481">
        <w:trPr>
          <w:trHeight w:val="2637"/>
        </w:trPr>
        <w:tc>
          <w:tcPr>
            <w:tcW w:w="1592" w:type="dxa"/>
          </w:tcPr>
          <w:p w14:paraId="69A1C7C8" w14:textId="77777777" w:rsidR="00DE58E0" w:rsidRPr="00295BF4" w:rsidRDefault="00DE58E0" w:rsidP="006474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9" w:type="dxa"/>
          </w:tcPr>
          <w:p w14:paraId="7E7A3C36" w14:textId="77777777" w:rsidR="00DE58E0" w:rsidRPr="009D45EC" w:rsidRDefault="00DE58E0" w:rsidP="0064748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 xml:space="preserve">B.2.U1. Student potrafi wykorzystywać pogłębione kompetencje leksykalne, gramatyczne, fonetyczne i </w:t>
            </w:r>
            <w:proofErr w:type="spellStart"/>
            <w:r w:rsidRPr="009D45EC">
              <w:rPr>
                <w:rFonts w:ascii="Corbel" w:hAnsi="Corbel"/>
              </w:rPr>
              <w:t>socjokulturowe</w:t>
            </w:r>
            <w:proofErr w:type="spellEnd"/>
            <w:r w:rsidRPr="009D45EC">
              <w:rPr>
                <w:rFonts w:ascii="Corbel" w:hAnsi="Corbel"/>
              </w:rPr>
              <w:t xml:space="preserve"> w komunikowaniu się w języku obcym;</w:t>
            </w:r>
          </w:p>
          <w:p w14:paraId="3264EDC9" w14:textId="77777777" w:rsidR="00DE58E0" w:rsidRPr="009D45EC" w:rsidRDefault="00DE58E0" w:rsidP="0064748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B.2.U2. Student potrafi posługiwać się sprawnościami w zakresie rozumienia ze słuchu, mówienia, czytania i pisania;</w:t>
            </w:r>
          </w:p>
          <w:p w14:paraId="65030FC2" w14:textId="77777777" w:rsidR="00DE58E0" w:rsidRDefault="00DE58E0" w:rsidP="0064748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B.2.U3. Student potrafi samodzielnie zdobywać wiedzę i rozwijać swoje zawodowe umiejętności, korzystając z różnych źródeł w języku obcym;</w:t>
            </w:r>
          </w:p>
          <w:p w14:paraId="41807A37" w14:textId="77777777" w:rsidR="00DE58E0" w:rsidRPr="009D45EC" w:rsidRDefault="00DE58E0" w:rsidP="0064748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B.2.U4. Student potrafi dobierać w pracy z dziećmi lub uczniami odpowiednią literaturę, rymowanki i piosenki oraz zabawy w języku obcym.</w:t>
            </w:r>
          </w:p>
        </w:tc>
        <w:tc>
          <w:tcPr>
            <w:tcW w:w="1833" w:type="dxa"/>
            <w:vAlign w:val="center"/>
          </w:tcPr>
          <w:p w14:paraId="612BAF38" w14:textId="77777777" w:rsidR="00DE58E0" w:rsidRPr="00165F3F" w:rsidRDefault="00DE58E0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3EDD8F9" w14:textId="77777777" w:rsidR="00DE58E0" w:rsidRPr="00165F3F" w:rsidRDefault="00DE58E0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PPiW.U12</w:t>
            </w:r>
          </w:p>
          <w:p w14:paraId="36A9BC4C" w14:textId="77777777" w:rsidR="00DE58E0" w:rsidRPr="00165F3F" w:rsidRDefault="00DE58E0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w:rsidR="00DE58E0" w:rsidRPr="00295BF4" w14:paraId="16017212" w14:textId="77777777" w:rsidTr="00421FBD">
        <w:trPr>
          <w:trHeight w:val="715"/>
        </w:trPr>
        <w:tc>
          <w:tcPr>
            <w:tcW w:w="1592" w:type="dxa"/>
          </w:tcPr>
          <w:p w14:paraId="09FC9E9C" w14:textId="77777777" w:rsidR="00DE58E0" w:rsidRPr="00295BF4" w:rsidRDefault="00DE58E0" w:rsidP="006474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3B5D7D72" w14:textId="77777777" w:rsidR="00DE58E0" w:rsidRPr="00295BF4" w:rsidRDefault="00DE58E0" w:rsidP="006474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9" w:type="dxa"/>
          </w:tcPr>
          <w:p w14:paraId="0CA24FCA" w14:textId="77777777" w:rsidR="00DE58E0" w:rsidRPr="009D45EC" w:rsidRDefault="00DE58E0" w:rsidP="0064748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B.2.K1.Student jest gotów do autorefleksji nad posiadanymi kompetencjami, podejmowania kształcenia i pracy w celu rozwoju umiejętności językowych.</w:t>
            </w:r>
          </w:p>
        </w:tc>
        <w:tc>
          <w:tcPr>
            <w:tcW w:w="1833" w:type="dxa"/>
            <w:vAlign w:val="center"/>
          </w:tcPr>
          <w:p w14:paraId="0CDE1744" w14:textId="77777777" w:rsidR="00DE58E0" w:rsidRPr="00165F3F" w:rsidRDefault="00DE58E0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PPiW.K01</w:t>
            </w:r>
          </w:p>
          <w:p w14:paraId="3F2F55F5" w14:textId="77777777" w:rsidR="00DE58E0" w:rsidRPr="00165F3F" w:rsidRDefault="00DE58E0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PPiW.K08</w:t>
            </w:r>
          </w:p>
        </w:tc>
      </w:tr>
    </w:tbl>
    <w:p w14:paraId="039A0CD7" w14:textId="62B8B7D0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3709C46" w14:textId="77777777" w:rsidR="00A6371B" w:rsidRPr="009C54AE" w:rsidRDefault="00A6371B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2BB1C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A50872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E5C89F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4B5982" w14:textId="77777777" w:rsidTr="009F2363">
        <w:tc>
          <w:tcPr>
            <w:tcW w:w="9520" w:type="dxa"/>
          </w:tcPr>
          <w:p w14:paraId="5F25196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86FD52F" w14:textId="77777777" w:rsidTr="009F2363">
        <w:tc>
          <w:tcPr>
            <w:tcW w:w="9520" w:type="dxa"/>
          </w:tcPr>
          <w:p w14:paraId="3EB59DB4" w14:textId="1F236DCE" w:rsidR="0085747A" w:rsidRPr="009C54AE" w:rsidRDefault="0086710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</w:t>
            </w:r>
          </w:p>
        </w:tc>
      </w:tr>
    </w:tbl>
    <w:p w14:paraId="78339A6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B7EB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0D1F48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0DD1A8E" w14:textId="77777777" w:rsidTr="00871DF8">
        <w:tc>
          <w:tcPr>
            <w:tcW w:w="9520" w:type="dxa"/>
          </w:tcPr>
          <w:p w14:paraId="319F8C7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F2363" w:rsidRPr="009C54AE" w14:paraId="6D719DF8" w14:textId="77777777" w:rsidTr="00871DF8">
        <w:tc>
          <w:tcPr>
            <w:tcW w:w="9520" w:type="dxa"/>
          </w:tcPr>
          <w:p w14:paraId="38DC107F" w14:textId="0D8208BA" w:rsidR="009F2363" w:rsidRPr="00867107" w:rsidRDefault="009F2363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867107">
              <w:rPr>
                <w:rFonts w:ascii="Corbel" w:hAnsi="Corbel"/>
                <w:bCs/>
                <w:sz w:val="24"/>
                <w:szCs w:val="24"/>
              </w:rPr>
              <w:t xml:space="preserve">Pogłębianie kompetencji leksykalnych i doskonalenie sprawności w zakresie rozumienia </w:t>
            </w:r>
            <w:r w:rsidR="009D6C56" w:rsidRPr="00867107">
              <w:rPr>
                <w:rFonts w:ascii="Corbel" w:hAnsi="Corbel"/>
                <w:bCs/>
                <w:sz w:val="24"/>
                <w:szCs w:val="24"/>
              </w:rPr>
              <w:t>z</w:t>
            </w:r>
            <w:r w:rsidRPr="00867107">
              <w:rPr>
                <w:rFonts w:ascii="Corbel" w:hAnsi="Corbel"/>
                <w:bCs/>
                <w:sz w:val="24"/>
                <w:szCs w:val="24"/>
              </w:rPr>
              <w:t xml:space="preserve">e słuchu, mówienia, czytania i pisania.  </w:t>
            </w:r>
          </w:p>
        </w:tc>
      </w:tr>
      <w:tr w:rsidR="009F2363" w:rsidRPr="009C54AE" w14:paraId="5A323593" w14:textId="77777777" w:rsidTr="00871DF8">
        <w:tc>
          <w:tcPr>
            <w:tcW w:w="9520" w:type="dxa"/>
          </w:tcPr>
          <w:p w14:paraId="1FD56FE4" w14:textId="24F053AB" w:rsidR="009F2363" w:rsidRPr="008137D3" w:rsidRDefault="009F2363" w:rsidP="007C54FD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>Rok II, semestr 3 i 4</w:t>
            </w:r>
          </w:p>
        </w:tc>
      </w:tr>
      <w:tr w:rsidR="0085747A" w:rsidRPr="009C54AE" w14:paraId="2AD224A1" w14:textId="77777777" w:rsidTr="00871DF8">
        <w:tc>
          <w:tcPr>
            <w:tcW w:w="9520" w:type="dxa"/>
          </w:tcPr>
          <w:p w14:paraId="4D50AB8D" w14:textId="17A6037F" w:rsidR="0085747A" w:rsidRPr="009C54AE" w:rsidRDefault="009F2363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363">
              <w:rPr>
                <w:rFonts w:ascii="Corbel" w:hAnsi="Corbel"/>
                <w:sz w:val="24"/>
                <w:szCs w:val="24"/>
              </w:rPr>
              <w:t>Nauka w szkole, studia na uniwersytecie, życie studenckie, udział studentów w życiu społecznym.</w:t>
            </w:r>
            <w:r>
              <w:rPr>
                <w:rFonts w:ascii="Corbel" w:hAnsi="Corbel"/>
                <w:sz w:val="24"/>
                <w:szCs w:val="24"/>
              </w:rPr>
              <w:t xml:space="preserve"> Dyskusja z argumentacją. Wypowiedź pisemna. </w:t>
            </w:r>
          </w:p>
        </w:tc>
      </w:tr>
      <w:tr w:rsidR="0085747A" w:rsidRPr="009C54AE" w14:paraId="10C12606" w14:textId="77777777" w:rsidTr="00871DF8">
        <w:tc>
          <w:tcPr>
            <w:tcW w:w="9520" w:type="dxa"/>
          </w:tcPr>
          <w:p w14:paraId="5AD3F740" w14:textId="12127392" w:rsidR="0085747A" w:rsidRPr="009C54AE" w:rsidRDefault="009F2363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363">
              <w:rPr>
                <w:rFonts w:ascii="Corbel" w:hAnsi="Corbel"/>
                <w:sz w:val="24"/>
                <w:szCs w:val="24"/>
              </w:rPr>
              <w:t>Człowiek, rodzina, przyjaciele, życie rodzinne i towarzyskie, wygląd, cechy charakteru, relacje międzyludzkie.</w:t>
            </w:r>
            <w:r w:rsidR="00317435">
              <w:rPr>
                <w:rFonts w:ascii="Corbel" w:hAnsi="Corbel"/>
                <w:sz w:val="24"/>
                <w:szCs w:val="24"/>
              </w:rPr>
              <w:t xml:space="preserve"> </w:t>
            </w:r>
            <w:r w:rsidR="00317435" w:rsidRPr="00317435">
              <w:rPr>
                <w:rFonts w:ascii="Corbel" w:hAnsi="Corbel"/>
                <w:sz w:val="24"/>
                <w:szCs w:val="24"/>
              </w:rPr>
              <w:t>Relacjonowanie, argumentowanie, dyskusja.</w:t>
            </w:r>
          </w:p>
        </w:tc>
      </w:tr>
      <w:tr w:rsidR="0085747A" w:rsidRPr="009C54AE" w14:paraId="0EEEA4CB" w14:textId="77777777" w:rsidTr="00871DF8">
        <w:tc>
          <w:tcPr>
            <w:tcW w:w="9520" w:type="dxa"/>
          </w:tcPr>
          <w:p w14:paraId="5CDC6A80" w14:textId="2DF19F86" w:rsidR="0085747A" w:rsidRPr="009C54AE" w:rsidRDefault="009F2363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363">
              <w:rPr>
                <w:rFonts w:ascii="Corbel" w:hAnsi="Corbel"/>
                <w:sz w:val="24"/>
                <w:szCs w:val="24"/>
              </w:rPr>
              <w:t>Praca, zawody, warunki pracy, zatrudnienie, rynek pracy, CV i list motywacyjny, rozmowa kwalifikacyjna.</w:t>
            </w:r>
            <w:r w:rsidR="00317435">
              <w:rPr>
                <w:rFonts w:ascii="Corbel" w:hAnsi="Corbel"/>
                <w:sz w:val="24"/>
                <w:szCs w:val="24"/>
              </w:rPr>
              <w:t xml:space="preserve"> J</w:t>
            </w:r>
            <w:r w:rsidR="00317435" w:rsidRPr="00317435">
              <w:rPr>
                <w:rFonts w:ascii="Corbel" w:hAnsi="Corbel"/>
                <w:sz w:val="24"/>
                <w:szCs w:val="24"/>
              </w:rPr>
              <w:t>ak się przygotować, opracowywanie pytań i odpowiedzi</w:t>
            </w:r>
            <w:r w:rsidR="0031743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F2363" w:rsidRPr="009C54AE" w14:paraId="4E6188D6" w14:textId="77777777" w:rsidTr="00871DF8">
        <w:tc>
          <w:tcPr>
            <w:tcW w:w="9520" w:type="dxa"/>
          </w:tcPr>
          <w:p w14:paraId="2DA5D823" w14:textId="40419D8E" w:rsidR="009F2363" w:rsidRPr="009F2363" w:rsidRDefault="009F2363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 xml:space="preserve">Czas wolny, zainteresowania, styl życia, sport, dyscypliny sportowe. </w:t>
            </w:r>
            <w:r w:rsidR="00317435">
              <w:rPr>
                <w:rFonts w:ascii="Corbel" w:hAnsi="Corbel"/>
                <w:sz w:val="24"/>
                <w:szCs w:val="24"/>
              </w:rPr>
              <w:t>Projekty grupowe studentów.</w:t>
            </w:r>
            <w:r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871DF8" w:rsidRPr="009C54AE" w14:paraId="267E4B0F" w14:textId="77777777" w:rsidTr="00871DF8">
        <w:tc>
          <w:tcPr>
            <w:tcW w:w="9520" w:type="dxa"/>
          </w:tcPr>
          <w:p w14:paraId="0579A367" w14:textId="4CE84F5E" w:rsidR="00871DF8" w:rsidRPr="00216C44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Dom i miejsce zamieszkania, zalety i wady życia w mieśc</w:t>
            </w:r>
            <w:r w:rsidR="00DE7C66">
              <w:rPr>
                <w:rFonts w:ascii="Corbel" w:hAnsi="Corbel"/>
                <w:sz w:val="24"/>
                <w:szCs w:val="24"/>
              </w:rPr>
              <w:t xml:space="preserve">ie / na wsi, problemy związane </w:t>
            </w:r>
            <w:r w:rsidRPr="00216C44">
              <w:rPr>
                <w:rFonts w:ascii="Corbel" w:hAnsi="Corbel"/>
                <w:sz w:val="24"/>
                <w:szCs w:val="24"/>
              </w:rPr>
              <w:t xml:space="preserve">z mieszkaniem, negocjacje. </w:t>
            </w:r>
          </w:p>
        </w:tc>
      </w:tr>
      <w:tr w:rsidR="009F2363" w:rsidRPr="009C54AE" w14:paraId="1059B97E" w14:textId="77777777" w:rsidTr="00871DF8">
        <w:tc>
          <w:tcPr>
            <w:tcW w:w="9520" w:type="dxa"/>
          </w:tcPr>
          <w:p w14:paraId="29C547A1" w14:textId="4C849346" w:rsidR="009F2363" w:rsidRPr="009F2363" w:rsidRDefault="009F2363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 xml:space="preserve">Etapy w życiu człowieka, wspomnienia i pamięć o przeszłości, plany na przyszłość (prywatne </w:t>
            </w:r>
            <w:r w:rsidRPr="00216C44">
              <w:rPr>
                <w:rFonts w:ascii="Corbel" w:hAnsi="Corbel"/>
                <w:sz w:val="24"/>
                <w:szCs w:val="24"/>
              </w:rPr>
              <w:br/>
              <w:t>i zawodowe).</w:t>
            </w:r>
            <w:r w:rsidR="009510EB">
              <w:rPr>
                <w:rFonts w:ascii="Corbel" w:hAnsi="Corbel"/>
                <w:sz w:val="24"/>
                <w:szCs w:val="24"/>
              </w:rPr>
              <w:t xml:space="preserve"> Praca z tekstem oryginalnym. Przygotowanie wypowiedzi pisemnej. </w:t>
            </w:r>
          </w:p>
        </w:tc>
      </w:tr>
      <w:tr w:rsidR="009F2363" w:rsidRPr="009C54AE" w14:paraId="553A3634" w14:textId="77777777" w:rsidTr="00871DF8">
        <w:tc>
          <w:tcPr>
            <w:tcW w:w="9520" w:type="dxa"/>
          </w:tcPr>
          <w:p w14:paraId="4136251A" w14:textId="0D39764D" w:rsidR="009F2363" w:rsidRPr="009F2363" w:rsidRDefault="00317435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łówn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problem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pedagogiki ze szczególnym uwzględnieniem pedagogiki przedszkolnej </w:t>
            </w:r>
            <w:r w:rsidR="008137D3">
              <w:rPr>
                <w:rFonts w:ascii="Corbel" w:hAnsi="Corbel"/>
                <w:sz w:val="24"/>
                <w:szCs w:val="24"/>
              </w:rPr>
              <w:br/>
            </w:r>
            <w:r w:rsidR="009510EB" w:rsidRPr="009510EB">
              <w:rPr>
                <w:rFonts w:ascii="Corbel" w:hAnsi="Corbel"/>
                <w:sz w:val="24"/>
                <w:szCs w:val="24"/>
              </w:rPr>
              <w:t>i wczesnoszkolnej</w:t>
            </w:r>
            <w:r>
              <w:rPr>
                <w:rFonts w:ascii="Corbel" w:hAnsi="Corbel"/>
                <w:sz w:val="24"/>
                <w:szCs w:val="24"/>
              </w:rPr>
              <w:t xml:space="preserve">. Praca z tekstem naukowym, translacja. </w:t>
            </w:r>
          </w:p>
        </w:tc>
      </w:tr>
      <w:tr w:rsidR="009F2363" w:rsidRPr="009C54AE" w14:paraId="32C0F50C" w14:textId="77777777" w:rsidTr="00871DF8">
        <w:tc>
          <w:tcPr>
            <w:tcW w:w="9520" w:type="dxa"/>
          </w:tcPr>
          <w:p w14:paraId="315C088E" w14:textId="693E8847" w:rsidR="009F2363" w:rsidRPr="009F2363" w:rsidRDefault="009510EB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9510EB">
              <w:rPr>
                <w:rFonts w:ascii="Corbel" w:hAnsi="Corbel"/>
                <w:sz w:val="24"/>
                <w:szCs w:val="24"/>
              </w:rPr>
              <w:t>ozw</w:t>
            </w:r>
            <w:r>
              <w:rPr>
                <w:rFonts w:ascii="Corbel" w:hAnsi="Corbel"/>
                <w:sz w:val="24"/>
                <w:szCs w:val="24"/>
              </w:rPr>
              <w:t>ój</w:t>
            </w:r>
            <w:r w:rsidRPr="009510EB">
              <w:rPr>
                <w:rFonts w:ascii="Corbel" w:hAnsi="Corbel"/>
                <w:sz w:val="24"/>
                <w:szCs w:val="24"/>
              </w:rPr>
              <w:t xml:space="preserve"> człowieka, wychowani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9510EB">
              <w:rPr>
                <w:rFonts w:ascii="Corbel" w:hAnsi="Corbel"/>
                <w:sz w:val="24"/>
                <w:szCs w:val="24"/>
              </w:rPr>
              <w:t xml:space="preserve"> i kształceni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9510EB">
              <w:rPr>
                <w:rFonts w:ascii="Corbel" w:hAnsi="Corbel"/>
                <w:sz w:val="24"/>
                <w:szCs w:val="24"/>
              </w:rPr>
              <w:t>, ze szczególnym uwzględnieniem edukacji przedszkolnej i wczesnoszkolne</w:t>
            </w:r>
            <w:r>
              <w:rPr>
                <w:rFonts w:ascii="Corbel" w:hAnsi="Corbel"/>
                <w:sz w:val="24"/>
                <w:szCs w:val="24"/>
              </w:rPr>
              <w:t xml:space="preserve">j. Praca z tekstem oryginalnym. Dyskusja </w:t>
            </w:r>
            <w:r w:rsidR="00317435">
              <w:rPr>
                <w:rFonts w:ascii="Corbel" w:hAnsi="Corbel"/>
                <w:sz w:val="24"/>
                <w:szCs w:val="24"/>
              </w:rPr>
              <w:t xml:space="preserve">z argumentacją. </w:t>
            </w:r>
          </w:p>
        </w:tc>
      </w:tr>
      <w:tr w:rsidR="009F2363" w:rsidRPr="009C54AE" w14:paraId="03115B95" w14:textId="77777777" w:rsidTr="00871DF8">
        <w:tc>
          <w:tcPr>
            <w:tcW w:w="9520" w:type="dxa"/>
          </w:tcPr>
          <w:p w14:paraId="31DCEA32" w14:textId="03DE2954" w:rsidR="009F2363" w:rsidRPr="009F2363" w:rsidRDefault="00317435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roces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wychowania i kształcenia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realizowan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na poziomie edukacji przedszkolnej</w:t>
            </w:r>
            <w:r w:rsidR="00DE7C66">
              <w:rPr>
                <w:rFonts w:ascii="Corbel" w:hAnsi="Corbel"/>
                <w:sz w:val="24"/>
                <w:szCs w:val="24"/>
              </w:rPr>
              <w:t xml:space="preserve"> 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i wczesnoszkolnej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317435">
              <w:rPr>
                <w:rFonts w:ascii="Corbel" w:hAnsi="Corbel"/>
                <w:sz w:val="24"/>
                <w:szCs w:val="24"/>
              </w:rPr>
              <w:t>Naukowe źródła bibliograficzne obcojęzyczne, sporządzanie przypisów (zastosowanie w pisaniu referatów i prac dyplomowych)</w:t>
            </w:r>
          </w:p>
        </w:tc>
      </w:tr>
      <w:tr w:rsidR="009F2363" w:rsidRPr="009C54AE" w14:paraId="73EA70E1" w14:textId="77777777" w:rsidTr="00871DF8">
        <w:tc>
          <w:tcPr>
            <w:tcW w:w="9520" w:type="dxa"/>
          </w:tcPr>
          <w:p w14:paraId="456CA45E" w14:textId="56759D38" w:rsidR="009F2363" w:rsidRPr="009F2363" w:rsidRDefault="009510EB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10EB">
              <w:rPr>
                <w:rFonts w:ascii="Corbel" w:hAnsi="Corbel"/>
                <w:sz w:val="24"/>
                <w:szCs w:val="24"/>
              </w:rPr>
              <w:t>System oświaty w Polsce. Zasady funkcjonowania instytucji edukacyjnych w wybranych kra</w:t>
            </w:r>
            <w:r w:rsidRPr="009510EB">
              <w:rPr>
                <w:rFonts w:ascii="Corbel" w:hAnsi="Corbel"/>
                <w:sz w:val="24"/>
                <w:szCs w:val="24"/>
              </w:rPr>
              <w:lastRenderedPageBreak/>
              <w:t>jach UE. Teksty oryginalne i możliwości translacyjne –tradycyjne i z wykorzystaniem translatorów elektronicznych- wady i zalety.</w:t>
            </w:r>
          </w:p>
        </w:tc>
      </w:tr>
      <w:tr w:rsidR="009F2363" w:rsidRPr="009C54AE" w14:paraId="2D6573B5" w14:textId="77777777" w:rsidTr="00871DF8">
        <w:tc>
          <w:tcPr>
            <w:tcW w:w="9520" w:type="dxa"/>
          </w:tcPr>
          <w:p w14:paraId="0F077D7A" w14:textId="2CCADF91" w:rsidR="009F2363" w:rsidRPr="009F2363" w:rsidRDefault="00317435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17435">
              <w:rPr>
                <w:rFonts w:ascii="Corbel" w:hAnsi="Corbel"/>
                <w:sz w:val="24"/>
                <w:szCs w:val="24"/>
              </w:rPr>
              <w:lastRenderedPageBreak/>
              <w:t>Udział studentów w życiu społecznym ze szczególnym uwzględnieniem wolontariatu. Relacjonowanie, argumentowanie, dyskusja.</w:t>
            </w:r>
          </w:p>
        </w:tc>
      </w:tr>
      <w:tr w:rsidR="009F2363" w:rsidRPr="009C54AE" w14:paraId="245DEBF0" w14:textId="77777777" w:rsidTr="00871DF8">
        <w:tc>
          <w:tcPr>
            <w:tcW w:w="9520" w:type="dxa"/>
          </w:tcPr>
          <w:p w14:paraId="3ECB9D4A" w14:textId="3814E274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Kultura, twórcy i ich dzieła, uczestnictwo w kulturze.</w:t>
            </w:r>
          </w:p>
        </w:tc>
      </w:tr>
      <w:tr w:rsidR="00054682" w:rsidRPr="009C54AE" w14:paraId="32F202CA" w14:textId="77777777" w:rsidTr="00871DF8">
        <w:tc>
          <w:tcPr>
            <w:tcW w:w="9520" w:type="dxa"/>
          </w:tcPr>
          <w:p w14:paraId="2BC4AB72" w14:textId="190AC06B" w:rsidR="00054682" w:rsidRPr="00871DF8" w:rsidRDefault="00054682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0AA">
              <w:rPr>
                <w:rFonts w:ascii="Corbel" w:hAnsi="Corbel"/>
                <w:sz w:val="24"/>
                <w:szCs w:val="24"/>
              </w:rPr>
              <w:t xml:space="preserve">Przygotowanie prac pisemnych (streszczenie, artykuł, rozprawka, list intencyjny, list motywacyjny). </w:t>
            </w:r>
          </w:p>
        </w:tc>
      </w:tr>
      <w:tr w:rsidR="00054682" w:rsidRPr="009C54AE" w14:paraId="574A6F0B" w14:textId="77777777" w:rsidTr="00871DF8">
        <w:tc>
          <w:tcPr>
            <w:tcW w:w="9520" w:type="dxa"/>
          </w:tcPr>
          <w:p w14:paraId="4128DA45" w14:textId="7CB82393" w:rsidR="00054682" w:rsidRPr="00C130AA" w:rsidRDefault="00054682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4682">
              <w:rPr>
                <w:rFonts w:ascii="Corbel" w:hAnsi="Corbel"/>
                <w:sz w:val="24"/>
                <w:szCs w:val="24"/>
              </w:rPr>
              <w:t>Przygotowanie prezentacji indywidulanej / referatu. Wymagania dotyczące prezentacji multimedialnych – omówienie.</w:t>
            </w:r>
          </w:p>
        </w:tc>
      </w:tr>
      <w:tr w:rsidR="009F2363" w:rsidRPr="009C54AE" w14:paraId="0C02A8C7" w14:textId="77777777" w:rsidTr="00871DF8">
        <w:tc>
          <w:tcPr>
            <w:tcW w:w="9520" w:type="dxa"/>
          </w:tcPr>
          <w:p w14:paraId="5FBDB62C" w14:textId="3396E3AD" w:rsidR="009F2363" w:rsidRPr="008137D3" w:rsidRDefault="00317435" w:rsidP="007C5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 xml:space="preserve">Rok </w:t>
            </w:r>
            <w:r w:rsidR="00871DF8" w:rsidRPr="008137D3">
              <w:rPr>
                <w:rFonts w:ascii="Corbel" w:hAnsi="Corbel"/>
                <w:b/>
                <w:bCs/>
                <w:sz w:val="24"/>
                <w:szCs w:val="24"/>
              </w:rPr>
              <w:t>I</w:t>
            </w: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>II, semestr 5 i 6</w:t>
            </w:r>
          </w:p>
        </w:tc>
      </w:tr>
      <w:tr w:rsidR="009F2363" w:rsidRPr="009C54AE" w14:paraId="4BC4363E" w14:textId="77777777" w:rsidTr="00871DF8">
        <w:tc>
          <w:tcPr>
            <w:tcW w:w="9520" w:type="dxa"/>
          </w:tcPr>
          <w:p w14:paraId="070AFE23" w14:textId="5BA1ED5F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Podróże, wakacje, środki transportu, problemy w podróży, destynacje wakacyjne, pogoda.</w:t>
            </w:r>
          </w:p>
        </w:tc>
      </w:tr>
      <w:tr w:rsidR="009F2363" w:rsidRPr="009C54AE" w14:paraId="638B7749" w14:textId="77777777" w:rsidTr="00871DF8">
        <w:tc>
          <w:tcPr>
            <w:tcW w:w="9520" w:type="dxa"/>
          </w:tcPr>
          <w:p w14:paraId="5EC91730" w14:textId="67ECE505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Nauka i technika, wynalazki i odkrycia, korzystanie z urządzeń elektronicznych.</w:t>
            </w:r>
          </w:p>
        </w:tc>
      </w:tr>
      <w:tr w:rsidR="009F2363" w:rsidRPr="009C54AE" w14:paraId="3CFDD104" w14:textId="77777777" w:rsidTr="00871DF8">
        <w:tc>
          <w:tcPr>
            <w:tcW w:w="9520" w:type="dxa"/>
          </w:tcPr>
          <w:p w14:paraId="63332ACC" w14:textId="7F48C873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Państwo i społeczeństwo, urzędy, organizacje międzynarodowe, przestępczość, polityka, religia, gospodarka.</w:t>
            </w:r>
          </w:p>
        </w:tc>
      </w:tr>
      <w:tr w:rsidR="009F2363" w:rsidRPr="009C54AE" w14:paraId="01D31852" w14:textId="77777777" w:rsidTr="00871DF8">
        <w:tc>
          <w:tcPr>
            <w:tcW w:w="9520" w:type="dxa"/>
          </w:tcPr>
          <w:p w14:paraId="22751C80" w14:textId="707C0F62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Pr="00317435">
              <w:rPr>
                <w:rFonts w:ascii="Corbel" w:hAnsi="Corbel"/>
                <w:sz w:val="24"/>
                <w:szCs w:val="24"/>
              </w:rPr>
              <w:t>łówn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317435">
              <w:rPr>
                <w:rFonts w:ascii="Corbel" w:hAnsi="Corbel"/>
                <w:sz w:val="24"/>
                <w:szCs w:val="24"/>
              </w:rPr>
              <w:t xml:space="preserve"> środowisk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317435">
              <w:rPr>
                <w:rFonts w:ascii="Corbel" w:hAnsi="Corbel"/>
                <w:sz w:val="24"/>
                <w:szCs w:val="24"/>
              </w:rPr>
              <w:t xml:space="preserve"> wychowawcz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317435">
              <w:rPr>
                <w:rFonts w:ascii="Corbel" w:hAnsi="Corbel"/>
                <w:sz w:val="24"/>
                <w:szCs w:val="24"/>
              </w:rPr>
              <w:t xml:space="preserve"> dzieci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 xml:space="preserve">. Praca </w:t>
            </w:r>
            <w:r w:rsidR="008137D3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z tekstem oryginalnym.</w:t>
            </w:r>
            <w:r>
              <w:t xml:space="preserve"> </w:t>
            </w:r>
            <w:r w:rsidRPr="00317435">
              <w:rPr>
                <w:rFonts w:ascii="Corbel" w:hAnsi="Corbel"/>
                <w:sz w:val="24"/>
                <w:szCs w:val="24"/>
              </w:rPr>
              <w:t>Streszczenie</w:t>
            </w:r>
            <w:r>
              <w:rPr>
                <w:rFonts w:ascii="Corbel" w:hAnsi="Corbel"/>
                <w:sz w:val="24"/>
                <w:szCs w:val="24"/>
              </w:rPr>
              <w:t>.  Dyskusja.</w:t>
            </w:r>
          </w:p>
        </w:tc>
      </w:tr>
      <w:tr w:rsidR="009F2363" w:rsidRPr="009C54AE" w14:paraId="46692478" w14:textId="77777777" w:rsidTr="00871DF8">
        <w:tc>
          <w:tcPr>
            <w:tcW w:w="9520" w:type="dxa"/>
          </w:tcPr>
          <w:p w14:paraId="57572D13" w14:textId="72113427" w:rsidR="009F2363" w:rsidRPr="009F2363" w:rsidRDefault="00054682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 xml:space="preserve">Potrzeby człowieka na różnych etapach życia. </w:t>
            </w:r>
          </w:p>
        </w:tc>
      </w:tr>
      <w:tr w:rsidR="009F2363" w:rsidRPr="009C54AE" w14:paraId="1D60493A" w14:textId="77777777" w:rsidTr="00871DF8">
        <w:tc>
          <w:tcPr>
            <w:tcW w:w="9520" w:type="dxa"/>
          </w:tcPr>
          <w:p w14:paraId="4B808AF9" w14:textId="7CE42FAA" w:rsidR="009F2363" w:rsidRPr="009F2363" w:rsidRDefault="00054682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054682">
              <w:rPr>
                <w:rFonts w:ascii="Corbel" w:hAnsi="Corbel"/>
                <w:sz w:val="24"/>
                <w:szCs w:val="24"/>
              </w:rPr>
              <w:t>odstawow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54682">
              <w:rPr>
                <w:rFonts w:ascii="Corbel" w:hAnsi="Corbel"/>
                <w:sz w:val="24"/>
                <w:szCs w:val="24"/>
              </w:rPr>
              <w:t xml:space="preserve"> teori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54682">
              <w:rPr>
                <w:rFonts w:ascii="Corbel" w:hAnsi="Corbel"/>
                <w:sz w:val="24"/>
                <w:szCs w:val="24"/>
              </w:rPr>
              <w:t xml:space="preserve"> procesu wychowania i kształcenia dzieci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5468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F2363" w:rsidRPr="009C54AE" w14:paraId="101540C6" w14:textId="77777777" w:rsidTr="00871DF8">
        <w:tc>
          <w:tcPr>
            <w:tcW w:w="9520" w:type="dxa"/>
          </w:tcPr>
          <w:p w14:paraId="3E319B07" w14:textId="4061F968" w:rsidR="009F2363" w:rsidRPr="009F2363" w:rsidRDefault="00054682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zawodu nauczyciela.</w:t>
            </w:r>
          </w:p>
        </w:tc>
      </w:tr>
      <w:tr w:rsidR="009F2363" w:rsidRPr="009C54AE" w14:paraId="6180F64B" w14:textId="77777777" w:rsidTr="00871DF8">
        <w:tc>
          <w:tcPr>
            <w:tcW w:w="9520" w:type="dxa"/>
          </w:tcPr>
          <w:p w14:paraId="7B861282" w14:textId="544EA9AF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Wykorzystywanie nowych mediów pracy nauczyciela języka obcego.</w:t>
            </w:r>
          </w:p>
        </w:tc>
      </w:tr>
      <w:tr w:rsidR="009F2363" w:rsidRPr="009C54AE" w14:paraId="7FA967AD" w14:textId="77777777" w:rsidTr="00871DF8">
        <w:tc>
          <w:tcPr>
            <w:tcW w:w="9520" w:type="dxa"/>
          </w:tcPr>
          <w:p w14:paraId="54A95832" w14:textId="1B5B1E05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Elementy kultury krajów anglojęzycznych. Praca z tekstem oryginalnym. Prezentacja indywidulana studentów.</w:t>
            </w:r>
          </w:p>
        </w:tc>
      </w:tr>
      <w:tr w:rsidR="009F2363" w:rsidRPr="009C54AE" w14:paraId="2A085370" w14:textId="77777777" w:rsidTr="00871DF8">
        <w:tc>
          <w:tcPr>
            <w:tcW w:w="9520" w:type="dxa"/>
          </w:tcPr>
          <w:p w14:paraId="667ED042" w14:textId="2F218277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Literatura dziecięcia w nauczaniu języków obcych.</w:t>
            </w:r>
          </w:p>
        </w:tc>
      </w:tr>
      <w:tr w:rsidR="009F2363" w:rsidRPr="009C54AE" w14:paraId="0668CA02" w14:textId="77777777" w:rsidTr="00871DF8">
        <w:tc>
          <w:tcPr>
            <w:tcW w:w="9520" w:type="dxa"/>
          </w:tcPr>
          <w:p w14:paraId="6EDF450C" w14:textId="590576C8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Badania pedagogiczne oraz wybrane metody, techniki i narzędzi badawczych. Praca z tekstem naukowym. Translacja.</w:t>
            </w:r>
          </w:p>
        </w:tc>
      </w:tr>
      <w:tr w:rsidR="009F2363" w:rsidRPr="009C54AE" w14:paraId="40C11E6C" w14:textId="77777777" w:rsidTr="00871DF8">
        <w:tc>
          <w:tcPr>
            <w:tcW w:w="9520" w:type="dxa"/>
          </w:tcPr>
          <w:p w14:paraId="7A699D36" w14:textId="6BD9E6CB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lternatywn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form</w:t>
            </w:r>
            <w:r w:rsidR="008137D3">
              <w:rPr>
                <w:rFonts w:ascii="Corbel" w:hAnsi="Corbel"/>
                <w:sz w:val="24"/>
                <w:szCs w:val="24"/>
              </w:rPr>
              <w:t>y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edukacji przedszkolnej i wczesnoszkolnej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F2363" w:rsidRPr="009C54AE" w14:paraId="6569531A" w14:textId="77777777" w:rsidTr="00871DF8">
        <w:tc>
          <w:tcPr>
            <w:tcW w:w="9520" w:type="dxa"/>
          </w:tcPr>
          <w:p w14:paraId="1095FF21" w14:textId="2177EE90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unkcjonowania dzieci ze specjalnymi potrzebami edukacyjnymi w edukacji przedszkolnej </w:t>
            </w:r>
            <w:r w:rsidR="008137D3">
              <w:rPr>
                <w:rFonts w:ascii="Corbel" w:hAnsi="Corbel"/>
                <w:sz w:val="24"/>
                <w:szCs w:val="24"/>
              </w:rPr>
              <w:br/>
            </w:r>
            <w:r w:rsidR="009510EB" w:rsidRPr="009510EB">
              <w:rPr>
                <w:rFonts w:ascii="Corbel" w:hAnsi="Corbel"/>
                <w:sz w:val="24"/>
                <w:szCs w:val="24"/>
              </w:rPr>
              <w:t>i wczesnoszkolnej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F2363" w:rsidRPr="009C54AE" w14:paraId="34421AB8" w14:textId="77777777" w:rsidTr="00871DF8">
        <w:tc>
          <w:tcPr>
            <w:tcW w:w="9520" w:type="dxa"/>
          </w:tcPr>
          <w:p w14:paraId="3ED609C8" w14:textId="232764A2" w:rsidR="009F2363" w:rsidRPr="009F2363" w:rsidRDefault="00054682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9510EB">
              <w:rPr>
                <w:rFonts w:ascii="Corbel" w:hAnsi="Corbel"/>
                <w:sz w:val="24"/>
                <w:szCs w:val="24"/>
              </w:rPr>
              <w:t xml:space="preserve">spółczesnych technologii informacyjnych i ich roli w edukacji przedszkolnej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9510EB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510EB">
              <w:rPr>
                <w:rFonts w:ascii="Corbel" w:hAnsi="Corbel"/>
                <w:sz w:val="24"/>
                <w:szCs w:val="24"/>
              </w:rPr>
              <w:t>wczesnoszkolnej</w:t>
            </w:r>
            <w:r>
              <w:rPr>
                <w:rFonts w:ascii="Corbel" w:hAnsi="Corbel"/>
                <w:sz w:val="24"/>
                <w:szCs w:val="24"/>
              </w:rPr>
              <w:t>, ze szczególnym uwzględnieniem nauki języka obcego.</w:t>
            </w:r>
          </w:p>
        </w:tc>
      </w:tr>
      <w:tr w:rsidR="00054682" w:rsidRPr="009C54AE" w14:paraId="254EADDD" w14:textId="77777777" w:rsidTr="00871DF8">
        <w:tc>
          <w:tcPr>
            <w:tcW w:w="9520" w:type="dxa"/>
          </w:tcPr>
          <w:p w14:paraId="75E9CC47" w14:textId="28BC8789" w:rsidR="00054682" w:rsidRDefault="00054682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4682">
              <w:rPr>
                <w:rFonts w:ascii="Corbel" w:hAnsi="Corbel"/>
                <w:sz w:val="24"/>
                <w:szCs w:val="24"/>
              </w:rPr>
              <w:t>Szukanie źródeł bibliograficznych. Praca z tekstem naukowym. Przygotowanie bibliografii.</w:t>
            </w:r>
          </w:p>
        </w:tc>
      </w:tr>
      <w:tr w:rsidR="009F2363" w:rsidRPr="009C54AE" w14:paraId="29FB4765" w14:textId="77777777" w:rsidTr="00871DF8">
        <w:tc>
          <w:tcPr>
            <w:tcW w:w="9520" w:type="dxa"/>
          </w:tcPr>
          <w:p w14:paraId="46E7141C" w14:textId="0FFD27C2" w:rsidR="009F2363" w:rsidRPr="008137D3" w:rsidRDefault="00317435" w:rsidP="007C5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>Rok IV, semestr 7 i 8.</w:t>
            </w:r>
          </w:p>
        </w:tc>
      </w:tr>
      <w:tr w:rsidR="009F2363" w:rsidRPr="009C54AE" w14:paraId="219CF6C7" w14:textId="77777777" w:rsidTr="00871DF8">
        <w:tc>
          <w:tcPr>
            <w:tcW w:w="9520" w:type="dxa"/>
          </w:tcPr>
          <w:p w14:paraId="68E12D8A" w14:textId="1EAD88C6" w:rsidR="009F2363" w:rsidRPr="009F2363" w:rsidRDefault="00317435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różnicowani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możliwości dzieci w wieku przedszkolnym i wczesnoszkolnym determinowanych różnymi czynnikami natury biologicznej, psychologicznej, pedagogicznej, społecznej i kulturowej.</w:t>
            </w:r>
            <w:r>
              <w:rPr>
                <w:rFonts w:ascii="Corbel" w:hAnsi="Corbel"/>
                <w:sz w:val="24"/>
                <w:szCs w:val="24"/>
              </w:rPr>
              <w:t xml:space="preserve"> Praca z tekstem oryginalnym. Dyskusja i wypowiedź pisemna. </w:t>
            </w:r>
          </w:p>
        </w:tc>
      </w:tr>
      <w:tr w:rsidR="009F2363" w:rsidRPr="009C54AE" w14:paraId="66FA5377" w14:textId="77777777" w:rsidTr="00871DF8">
        <w:tc>
          <w:tcPr>
            <w:tcW w:w="9520" w:type="dxa"/>
          </w:tcPr>
          <w:p w14:paraId="1CEA6390" w14:textId="2F205B6D" w:rsidR="009F2363" w:rsidRPr="009F2363" w:rsidRDefault="00317435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Elementy kultury krajów anglojęzycznych. Praca z tekstem oryginalnym. Prezentacja indywidulana studentów. </w:t>
            </w:r>
          </w:p>
        </w:tc>
      </w:tr>
      <w:tr w:rsidR="009F2363" w:rsidRPr="009C54AE" w14:paraId="20E2BD83" w14:textId="77777777" w:rsidTr="00871DF8">
        <w:tc>
          <w:tcPr>
            <w:tcW w:w="9520" w:type="dxa"/>
          </w:tcPr>
          <w:p w14:paraId="1F4B254D" w14:textId="2A3475C4" w:rsidR="009F2363" w:rsidRPr="009F2363" w:rsidRDefault="00317435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spółpracy w grupie i przyjmowania w niej różnych ról</w:t>
            </w:r>
            <w:r>
              <w:rPr>
                <w:rFonts w:ascii="Corbel" w:hAnsi="Corbel"/>
                <w:sz w:val="24"/>
                <w:szCs w:val="24"/>
              </w:rPr>
              <w:t>. Dyskusja.</w:t>
            </w:r>
          </w:p>
        </w:tc>
      </w:tr>
      <w:tr w:rsidR="009F2363" w:rsidRPr="009C54AE" w14:paraId="5698749A" w14:textId="77777777" w:rsidTr="00871DF8">
        <w:tc>
          <w:tcPr>
            <w:tcW w:w="9520" w:type="dxa"/>
          </w:tcPr>
          <w:p w14:paraId="7EB09030" w14:textId="36A6356E" w:rsidR="009F2363" w:rsidRPr="009F2363" w:rsidRDefault="00317435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okształcani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się i doskonaleni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zawodowego</w:t>
            </w:r>
            <w:r>
              <w:rPr>
                <w:rFonts w:ascii="Corbel" w:hAnsi="Corbel"/>
                <w:sz w:val="24"/>
                <w:szCs w:val="24"/>
              </w:rPr>
              <w:t xml:space="preserve">. Projekty grupowe studentów. </w:t>
            </w:r>
          </w:p>
        </w:tc>
      </w:tr>
      <w:tr w:rsidR="009F2363" w:rsidRPr="009C54AE" w14:paraId="6703CA69" w14:textId="77777777" w:rsidTr="00871DF8">
        <w:tc>
          <w:tcPr>
            <w:tcW w:w="9520" w:type="dxa"/>
          </w:tcPr>
          <w:p w14:paraId="64CB5188" w14:textId="1FF84CD8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Edukacja przedszkolna i wczesnoszkolna – specyfika pracy nauczyciela języka obcego.</w:t>
            </w:r>
          </w:p>
        </w:tc>
      </w:tr>
      <w:tr w:rsidR="009F2363" w:rsidRPr="009C54AE" w14:paraId="348C994B" w14:textId="77777777" w:rsidTr="00871DF8">
        <w:tc>
          <w:tcPr>
            <w:tcW w:w="9520" w:type="dxa"/>
          </w:tcPr>
          <w:p w14:paraId="1A57C77C" w14:textId="22B016FF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Rozwój dziecka a nauczanie języka obcego.</w:t>
            </w:r>
          </w:p>
        </w:tc>
      </w:tr>
      <w:tr w:rsidR="009F2363" w:rsidRPr="009C54AE" w14:paraId="0D92ECD5" w14:textId="77777777" w:rsidTr="00871DF8">
        <w:tc>
          <w:tcPr>
            <w:tcW w:w="9520" w:type="dxa"/>
          </w:tcPr>
          <w:p w14:paraId="3B4628AB" w14:textId="7CBD5259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Modele uczenia się języka przez dziecko.</w:t>
            </w:r>
          </w:p>
        </w:tc>
      </w:tr>
      <w:tr w:rsidR="009F2363" w:rsidRPr="009C54AE" w14:paraId="77461C39" w14:textId="77777777" w:rsidTr="00871DF8">
        <w:tc>
          <w:tcPr>
            <w:tcW w:w="9520" w:type="dxa"/>
          </w:tcPr>
          <w:p w14:paraId="51AD0FDB" w14:textId="2F985389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Konstruowanie sytuacji edukacyjnych wyzwalających aktywność językową małych dzieci.</w:t>
            </w:r>
          </w:p>
        </w:tc>
      </w:tr>
      <w:tr w:rsidR="009F2363" w:rsidRPr="009C54AE" w14:paraId="68BB4D95" w14:textId="77777777" w:rsidTr="00871DF8">
        <w:tc>
          <w:tcPr>
            <w:tcW w:w="9520" w:type="dxa"/>
          </w:tcPr>
          <w:p w14:paraId="6E73BA34" w14:textId="45B9297E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Literatura dziecięcia w nauczaniu języków obcych.</w:t>
            </w:r>
          </w:p>
        </w:tc>
      </w:tr>
      <w:tr w:rsidR="00871DF8" w:rsidRPr="009C54AE" w14:paraId="3E04544D" w14:textId="77777777" w:rsidTr="00871DF8">
        <w:tc>
          <w:tcPr>
            <w:tcW w:w="9520" w:type="dxa"/>
          </w:tcPr>
          <w:p w14:paraId="6A363E63" w14:textId="5F854BC2" w:rsidR="00871DF8" w:rsidRPr="00871DF8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871DF8">
              <w:rPr>
                <w:rFonts w:ascii="Corbel" w:hAnsi="Corbel"/>
                <w:sz w:val="24"/>
                <w:szCs w:val="24"/>
              </w:rPr>
              <w:t xml:space="preserve">ymowanki i piosenki oraz </w:t>
            </w:r>
            <w:r>
              <w:rPr>
                <w:rFonts w:ascii="Corbel" w:hAnsi="Corbel"/>
                <w:sz w:val="24"/>
                <w:szCs w:val="24"/>
              </w:rPr>
              <w:t xml:space="preserve">gry i </w:t>
            </w:r>
            <w:r w:rsidRPr="00871DF8">
              <w:rPr>
                <w:rFonts w:ascii="Corbel" w:hAnsi="Corbel"/>
                <w:sz w:val="24"/>
                <w:szCs w:val="24"/>
              </w:rPr>
              <w:t>zabawy dla dzieci w języku obcym.</w:t>
            </w:r>
          </w:p>
        </w:tc>
      </w:tr>
      <w:tr w:rsidR="009F2363" w:rsidRPr="009C54AE" w14:paraId="72A3F33E" w14:textId="77777777" w:rsidTr="00871DF8">
        <w:tc>
          <w:tcPr>
            <w:tcW w:w="9520" w:type="dxa"/>
          </w:tcPr>
          <w:p w14:paraId="26A3BD5A" w14:textId="110B6285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Sposoby prezentacji słownictwa</w:t>
            </w:r>
            <w:r w:rsidR="00CA0D37">
              <w:rPr>
                <w:rFonts w:ascii="Corbel" w:hAnsi="Corbel"/>
                <w:sz w:val="24"/>
                <w:szCs w:val="24"/>
              </w:rPr>
              <w:t xml:space="preserve"> anglojęzycznego na zajęciach w języku angielskim.</w:t>
            </w:r>
          </w:p>
        </w:tc>
      </w:tr>
      <w:tr w:rsidR="009F2363" w:rsidRPr="009C54AE" w14:paraId="20119FC4" w14:textId="77777777" w:rsidTr="00871DF8">
        <w:tc>
          <w:tcPr>
            <w:tcW w:w="9520" w:type="dxa"/>
          </w:tcPr>
          <w:p w14:paraId="1B5B7E86" w14:textId="2F2EC24A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Zasady i metody wprowadzania małych dzieci w podstawowe zagadnienia z zakresu gramaty</w:t>
            </w:r>
            <w:r w:rsidRPr="00871DF8">
              <w:rPr>
                <w:rFonts w:ascii="Corbel" w:hAnsi="Corbel"/>
                <w:sz w:val="24"/>
                <w:szCs w:val="24"/>
              </w:rPr>
              <w:lastRenderedPageBreak/>
              <w:t>ki i ortografii.</w:t>
            </w:r>
          </w:p>
        </w:tc>
      </w:tr>
      <w:tr w:rsidR="009F2363" w:rsidRPr="009C54AE" w14:paraId="3F99E208" w14:textId="77777777" w:rsidTr="00871DF8">
        <w:tc>
          <w:tcPr>
            <w:tcW w:w="9520" w:type="dxa"/>
          </w:tcPr>
          <w:p w14:paraId="0C0BE697" w14:textId="2EF47DF0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</w:t>
            </w:r>
            <w:r w:rsidRPr="00871DF8">
              <w:rPr>
                <w:rFonts w:ascii="Corbel" w:hAnsi="Corbel"/>
                <w:sz w:val="24"/>
                <w:szCs w:val="24"/>
              </w:rPr>
              <w:t>rzykładow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871DF8">
              <w:rPr>
                <w:rFonts w:ascii="Corbel" w:hAnsi="Corbel"/>
                <w:sz w:val="24"/>
                <w:szCs w:val="24"/>
              </w:rPr>
              <w:t xml:space="preserve"> podręczni</w:t>
            </w:r>
            <w:r>
              <w:rPr>
                <w:rFonts w:ascii="Corbel" w:hAnsi="Corbel"/>
                <w:sz w:val="24"/>
                <w:szCs w:val="24"/>
              </w:rPr>
              <w:t>ki</w:t>
            </w:r>
            <w:r w:rsidRPr="00871DF8">
              <w:rPr>
                <w:rFonts w:ascii="Corbel" w:hAnsi="Corbel"/>
                <w:sz w:val="24"/>
                <w:szCs w:val="24"/>
              </w:rPr>
              <w:t xml:space="preserve"> do nauki języka angielskiego.</w:t>
            </w:r>
          </w:p>
        </w:tc>
      </w:tr>
      <w:tr w:rsidR="009F2363" w:rsidRPr="009C54AE" w14:paraId="47DECE73" w14:textId="77777777" w:rsidTr="00871DF8">
        <w:tc>
          <w:tcPr>
            <w:tcW w:w="9520" w:type="dxa"/>
          </w:tcPr>
          <w:p w14:paraId="2F115B0D" w14:textId="12D88D2A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Prowadzenie fragmentu lekcji językowej.</w:t>
            </w:r>
          </w:p>
        </w:tc>
      </w:tr>
      <w:tr w:rsidR="00054682" w:rsidRPr="009C54AE" w14:paraId="67530E80" w14:textId="77777777" w:rsidTr="00871DF8">
        <w:tc>
          <w:tcPr>
            <w:tcW w:w="9520" w:type="dxa"/>
          </w:tcPr>
          <w:p w14:paraId="756964F5" w14:textId="1107C4AF" w:rsidR="00054682" w:rsidRPr="00871DF8" w:rsidRDefault="00054682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0AA">
              <w:rPr>
                <w:rFonts w:ascii="Corbel" w:hAnsi="Corbel"/>
                <w:sz w:val="24"/>
                <w:szCs w:val="24"/>
              </w:rPr>
              <w:t>Przygotowanie materiału koniecznego do opracowania pracy dyplomowej. Przygotowanie bibliografii i przypisów do źródeł obcojęzycznych jako elementu opracowania pracy dyplomowej.</w:t>
            </w:r>
          </w:p>
        </w:tc>
      </w:tr>
      <w:tr w:rsidR="008137D3" w:rsidRPr="009C54AE" w14:paraId="3E2BB0C3" w14:textId="77777777" w:rsidTr="00871DF8">
        <w:tc>
          <w:tcPr>
            <w:tcW w:w="9520" w:type="dxa"/>
          </w:tcPr>
          <w:p w14:paraId="2DF8D5B8" w14:textId="7C628D76" w:rsidR="008137D3" w:rsidRPr="00C130AA" w:rsidRDefault="008137D3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Warsztaty praktyczne z zakresu nauczania języka angielskiego dzieci w wieku przedszkolnym </w:t>
            </w:r>
            <w:r>
              <w:rPr>
                <w:rFonts w:ascii="Corbel" w:hAnsi="Corbel"/>
                <w:sz w:val="24"/>
                <w:szCs w:val="24"/>
              </w:rPr>
              <w:br/>
              <w:t>i wczesnoszkolnym.</w:t>
            </w:r>
          </w:p>
        </w:tc>
      </w:tr>
      <w:tr w:rsidR="00054682" w:rsidRPr="009C54AE" w14:paraId="7450C49C" w14:textId="77777777" w:rsidTr="00871DF8">
        <w:tc>
          <w:tcPr>
            <w:tcW w:w="9520" w:type="dxa"/>
          </w:tcPr>
          <w:p w14:paraId="1161E9BD" w14:textId="21396CF5" w:rsidR="00054682" w:rsidRPr="008137D3" w:rsidRDefault="00054682" w:rsidP="000546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>Rok II, II, IV, semestr3, 4, 5, 6, 7, 8</w:t>
            </w:r>
          </w:p>
        </w:tc>
      </w:tr>
      <w:tr w:rsidR="00054682" w:rsidRPr="009C54AE" w14:paraId="0F90CD58" w14:textId="77777777" w:rsidTr="00871DF8">
        <w:tc>
          <w:tcPr>
            <w:tcW w:w="9520" w:type="dxa"/>
          </w:tcPr>
          <w:p w14:paraId="4E8997C9" w14:textId="62CCEAD0" w:rsidR="00054682" w:rsidRPr="00C130AA" w:rsidRDefault="00054682" w:rsidP="000546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b/>
                <w:sz w:val="24"/>
                <w:szCs w:val="24"/>
              </w:rPr>
              <w:t>Zagadnienia gramatyczne</w:t>
            </w:r>
          </w:p>
        </w:tc>
      </w:tr>
      <w:tr w:rsidR="00054682" w:rsidRPr="009C54AE" w14:paraId="18E9FD42" w14:textId="77777777" w:rsidTr="00871DF8">
        <w:tc>
          <w:tcPr>
            <w:tcW w:w="9520" w:type="dxa"/>
          </w:tcPr>
          <w:p w14:paraId="0F91CCEB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Gramatyka praktyczna –poprawne stosowanie struktur językowych:</w:t>
            </w:r>
          </w:p>
          <w:p w14:paraId="676F1E39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czasy gramatyczne (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Tenses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>)</w:t>
            </w:r>
          </w:p>
          <w:p w14:paraId="2CE75C28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czasowniki modalne (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Modal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Verbs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>)</w:t>
            </w:r>
          </w:p>
          <w:p w14:paraId="42C73024" w14:textId="77777777" w:rsidR="00054682" w:rsidRPr="00421FBD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1FBD">
              <w:rPr>
                <w:rFonts w:ascii="Corbel" w:hAnsi="Corbel"/>
                <w:sz w:val="24"/>
                <w:szCs w:val="24"/>
              </w:rPr>
              <w:t>- strona bierna (</w:t>
            </w:r>
            <w:proofErr w:type="spellStart"/>
            <w:r w:rsidRPr="00421FBD">
              <w:rPr>
                <w:rFonts w:ascii="Corbel" w:hAnsi="Corbel"/>
                <w:sz w:val="24"/>
                <w:szCs w:val="24"/>
              </w:rPr>
              <w:t>Passive</w:t>
            </w:r>
            <w:proofErr w:type="spellEnd"/>
            <w:r w:rsidRPr="00421FBD">
              <w:rPr>
                <w:rFonts w:ascii="Corbel" w:hAnsi="Corbel"/>
                <w:sz w:val="24"/>
                <w:szCs w:val="24"/>
              </w:rPr>
              <w:t xml:space="preserve"> Voice)</w:t>
            </w:r>
          </w:p>
          <w:p w14:paraId="6E8EA519" w14:textId="77777777" w:rsidR="00054682" w:rsidRPr="00421FBD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1FBD">
              <w:rPr>
                <w:rFonts w:ascii="Corbel" w:hAnsi="Corbel"/>
                <w:sz w:val="24"/>
                <w:szCs w:val="24"/>
              </w:rPr>
              <w:t>- mowa zależna (</w:t>
            </w:r>
            <w:proofErr w:type="spellStart"/>
            <w:r w:rsidRPr="00421FBD">
              <w:rPr>
                <w:rFonts w:ascii="Corbel" w:hAnsi="Corbel"/>
                <w:sz w:val="24"/>
                <w:szCs w:val="24"/>
              </w:rPr>
              <w:t>Reported</w:t>
            </w:r>
            <w:proofErr w:type="spellEnd"/>
            <w:r w:rsidRPr="00421FBD">
              <w:rPr>
                <w:rFonts w:ascii="Corbel" w:hAnsi="Corbel"/>
                <w:sz w:val="24"/>
                <w:szCs w:val="24"/>
              </w:rPr>
              <w:t xml:space="preserve"> Speech)</w:t>
            </w:r>
          </w:p>
          <w:p w14:paraId="7160AFFB" w14:textId="77777777" w:rsidR="00054682" w:rsidRPr="00421FBD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1FBD">
              <w:rPr>
                <w:rFonts w:ascii="Corbel" w:hAnsi="Corbel"/>
                <w:sz w:val="24"/>
                <w:szCs w:val="24"/>
              </w:rPr>
              <w:t>- tryby warunkowe (</w:t>
            </w:r>
            <w:proofErr w:type="spellStart"/>
            <w:r w:rsidRPr="00421FBD">
              <w:rPr>
                <w:rFonts w:ascii="Corbel" w:hAnsi="Corbel"/>
                <w:sz w:val="24"/>
                <w:szCs w:val="24"/>
              </w:rPr>
              <w:t>Conditional</w:t>
            </w:r>
            <w:proofErr w:type="spellEnd"/>
            <w:r w:rsidRPr="00421FBD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421FBD">
              <w:rPr>
                <w:rFonts w:ascii="Corbel" w:hAnsi="Corbel"/>
                <w:sz w:val="24"/>
                <w:szCs w:val="24"/>
              </w:rPr>
              <w:t>Sentences</w:t>
            </w:r>
            <w:proofErr w:type="spellEnd"/>
            <w:r w:rsidRPr="00421FBD">
              <w:rPr>
                <w:rFonts w:ascii="Corbel" w:hAnsi="Corbel"/>
                <w:sz w:val="24"/>
                <w:szCs w:val="24"/>
              </w:rPr>
              <w:t>)</w:t>
            </w:r>
          </w:p>
          <w:p w14:paraId="254C32C9" w14:textId="77777777" w:rsidR="00054682" w:rsidRPr="00421FBD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1FBD">
              <w:rPr>
                <w:rFonts w:ascii="Corbel" w:hAnsi="Corbel"/>
                <w:sz w:val="24"/>
                <w:szCs w:val="24"/>
              </w:rPr>
              <w:t>- zdania podrzędne (</w:t>
            </w:r>
            <w:proofErr w:type="spellStart"/>
            <w:r w:rsidRPr="00421FBD">
              <w:rPr>
                <w:rFonts w:ascii="Corbel" w:hAnsi="Corbel"/>
                <w:sz w:val="24"/>
                <w:szCs w:val="24"/>
              </w:rPr>
              <w:t>Subordinate</w:t>
            </w:r>
            <w:proofErr w:type="spellEnd"/>
            <w:r w:rsidRPr="00421FBD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421FBD">
              <w:rPr>
                <w:rFonts w:ascii="Corbel" w:hAnsi="Corbel"/>
                <w:sz w:val="24"/>
                <w:szCs w:val="24"/>
              </w:rPr>
              <w:t>Clauses</w:t>
            </w:r>
            <w:proofErr w:type="spellEnd"/>
            <w:r w:rsidRPr="00421FBD">
              <w:rPr>
                <w:rFonts w:ascii="Corbel" w:hAnsi="Corbel"/>
                <w:sz w:val="24"/>
                <w:szCs w:val="24"/>
              </w:rPr>
              <w:t>)</w:t>
            </w:r>
          </w:p>
          <w:p w14:paraId="77451392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216C44">
              <w:rPr>
                <w:rFonts w:ascii="Corbel" w:hAnsi="Corbel"/>
                <w:sz w:val="24"/>
                <w:szCs w:val="24"/>
                <w:lang w:val="en-GB"/>
              </w:rPr>
              <w:t xml:space="preserve">- 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  <w:lang w:val="en-GB"/>
              </w:rPr>
              <w:t>zdania</w:t>
            </w:r>
            <w:proofErr w:type="spellEnd"/>
            <w:r w:rsidRPr="00216C44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  <w:lang w:val="en-GB"/>
              </w:rPr>
              <w:t>przydawkowe</w:t>
            </w:r>
            <w:proofErr w:type="spellEnd"/>
            <w:r w:rsidRPr="00216C44">
              <w:rPr>
                <w:rFonts w:ascii="Corbel" w:hAnsi="Corbel"/>
                <w:sz w:val="24"/>
                <w:szCs w:val="24"/>
                <w:lang w:val="en-GB"/>
              </w:rPr>
              <w:t xml:space="preserve"> (Defining and non-defining relative clauses)</w:t>
            </w:r>
          </w:p>
          <w:p w14:paraId="300CBDFA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216C44">
              <w:rPr>
                <w:rFonts w:ascii="Corbel" w:hAnsi="Corbel"/>
                <w:sz w:val="24"/>
                <w:szCs w:val="24"/>
                <w:lang w:val="en-GB"/>
              </w:rPr>
              <w:t xml:space="preserve">- 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  <w:lang w:val="en-GB"/>
              </w:rPr>
              <w:t>konstrukcje</w:t>
            </w:r>
            <w:proofErr w:type="spellEnd"/>
            <w:r w:rsidRPr="00216C44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  <w:lang w:val="en-GB"/>
              </w:rPr>
              <w:t>czasownikowe</w:t>
            </w:r>
            <w:proofErr w:type="spellEnd"/>
            <w:r w:rsidRPr="00216C44">
              <w:rPr>
                <w:rFonts w:ascii="Corbel" w:hAnsi="Corbel"/>
                <w:sz w:val="24"/>
                <w:szCs w:val="24"/>
                <w:lang w:val="en-GB"/>
              </w:rPr>
              <w:t xml:space="preserve"> (Verb structures and unreal past and present)</w:t>
            </w:r>
          </w:p>
          <w:p w14:paraId="73E0F60F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czasowniki frazowe (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Phrasal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verbs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>)</w:t>
            </w:r>
          </w:p>
          <w:p w14:paraId="184CA047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czasowniki i budowa słowotwórcza czasownika (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Verbs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 xml:space="preserve"> and 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word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formation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>)</w:t>
            </w:r>
          </w:p>
          <w:p w14:paraId="4EAD7CF6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rzeczowniki i budowa słowotwórcza rzeczownika (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Nouns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 xml:space="preserve"> and 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word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formation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>)</w:t>
            </w:r>
          </w:p>
          <w:p w14:paraId="709FD9E8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przymiotniki i budowa słowotwórcza przymiotnika (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Adjectives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 xml:space="preserve"> and 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word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formation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>)</w:t>
            </w:r>
          </w:p>
          <w:p w14:paraId="3F7792BE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przysłówki i budowa słowotwórcza przysłówka (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Adverbs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 xml:space="preserve"> and 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word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formation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>)</w:t>
            </w:r>
          </w:p>
          <w:p w14:paraId="6945476E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przyimki (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Prepositions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>)</w:t>
            </w:r>
          </w:p>
          <w:p w14:paraId="5E2A541E" w14:textId="2D384C82" w:rsidR="00054682" w:rsidRPr="00C130AA" w:rsidRDefault="00054682" w:rsidP="008671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przedimki (</w:t>
            </w:r>
            <w:proofErr w:type="spellStart"/>
            <w:r w:rsidRPr="00216C44">
              <w:rPr>
                <w:rFonts w:ascii="Corbel" w:hAnsi="Corbel"/>
                <w:sz w:val="24"/>
                <w:szCs w:val="24"/>
              </w:rPr>
              <w:t>Articles</w:t>
            </w:r>
            <w:proofErr w:type="spellEnd"/>
            <w:r w:rsidRPr="00216C44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054682" w:rsidRPr="009C54AE" w14:paraId="28AEFDA8" w14:textId="77777777" w:rsidTr="00871DF8">
        <w:tc>
          <w:tcPr>
            <w:tcW w:w="9520" w:type="dxa"/>
          </w:tcPr>
          <w:p w14:paraId="1BBC7A5D" w14:textId="2CF314EB" w:rsidR="00054682" w:rsidRPr="00054682" w:rsidRDefault="00054682" w:rsidP="000546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54682">
              <w:rPr>
                <w:rFonts w:ascii="Corbel" w:hAnsi="Corbel"/>
                <w:b/>
                <w:bCs/>
                <w:sz w:val="24"/>
                <w:szCs w:val="24"/>
              </w:rPr>
              <w:t>Fonetyka</w:t>
            </w:r>
          </w:p>
        </w:tc>
      </w:tr>
      <w:tr w:rsidR="00054682" w:rsidRPr="009C54AE" w14:paraId="4929A291" w14:textId="77777777" w:rsidTr="00871DF8">
        <w:tc>
          <w:tcPr>
            <w:tcW w:w="9520" w:type="dxa"/>
          </w:tcPr>
          <w:p w14:paraId="47F21134" w14:textId="77777777" w:rsidR="00054682" w:rsidRPr="00216C44" w:rsidRDefault="00054682" w:rsidP="000546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 xml:space="preserve">Podstawy fonetyki języka angielskiego i fonetyka porównawcza. </w:t>
            </w:r>
          </w:p>
          <w:p w14:paraId="2C8ACC43" w14:textId="77777777" w:rsidR="00054682" w:rsidRPr="00216C44" w:rsidRDefault="00054682" w:rsidP="000546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Znaczenie akcentu i intonacji w nauczaniu języka angielskiego.</w:t>
            </w:r>
          </w:p>
          <w:p w14:paraId="63CAEE0B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Ćwiczenia praktyczne w rozwijaniu prawidłowej wymowy.</w:t>
            </w:r>
          </w:p>
          <w:p w14:paraId="4A736D01" w14:textId="63DBD471" w:rsidR="00054682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Nauczanie wymowy w edukacji przedszkolnej i wczesnoszkolnej.</w:t>
            </w:r>
          </w:p>
        </w:tc>
      </w:tr>
    </w:tbl>
    <w:p w14:paraId="7434AF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ED9195" w14:textId="038095A0" w:rsidR="0085747A" w:rsidRPr="00867107" w:rsidRDefault="009F4610" w:rsidP="0086710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4F6FD4A" w14:textId="4109A7E7" w:rsidR="00E960BB" w:rsidRPr="00B66D6C" w:rsidRDefault="00B66D6C" w:rsidP="007C54FD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B66D6C">
        <w:rPr>
          <w:rFonts w:ascii="Corbel" w:hAnsi="Corbel"/>
          <w:b w:val="0"/>
          <w:bCs/>
          <w:smallCaps w:val="0"/>
          <w:szCs w:val="24"/>
        </w:rPr>
        <w:t>Praktyczne ćwiczenia językowe, przygotowanie prezentacji, praca indywidualna, w parach</w:t>
      </w:r>
      <w:r w:rsidR="00867107">
        <w:rPr>
          <w:rFonts w:ascii="Corbel" w:hAnsi="Corbel"/>
          <w:b w:val="0"/>
          <w:bCs/>
          <w:smallCaps w:val="0"/>
          <w:szCs w:val="24"/>
        </w:rPr>
        <w:t xml:space="preserve"> </w:t>
      </w:r>
      <w:r w:rsidR="00867107">
        <w:rPr>
          <w:rFonts w:ascii="Corbel" w:hAnsi="Corbel"/>
          <w:b w:val="0"/>
          <w:bCs/>
          <w:smallCaps w:val="0"/>
          <w:szCs w:val="24"/>
        </w:rPr>
        <w:br/>
      </w:r>
      <w:r w:rsidRPr="00B66D6C">
        <w:rPr>
          <w:rFonts w:ascii="Corbel" w:hAnsi="Corbel"/>
          <w:b w:val="0"/>
          <w:bCs/>
          <w:smallCaps w:val="0"/>
          <w:szCs w:val="24"/>
        </w:rPr>
        <w:t xml:space="preserve">i w grupach, dyskusje, praca ze słownikiem, nagraniami audio i wideo, korzystanie ze źródeł internetowych, praca z tekstem </w:t>
      </w:r>
      <w:r w:rsidR="002258A2">
        <w:rPr>
          <w:rFonts w:ascii="Corbel" w:hAnsi="Corbel"/>
          <w:b w:val="0"/>
          <w:bCs/>
          <w:smallCaps w:val="0"/>
          <w:szCs w:val="24"/>
        </w:rPr>
        <w:t>oryginalnym</w:t>
      </w:r>
      <w:r w:rsidRPr="00B66D6C">
        <w:rPr>
          <w:rFonts w:ascii="Corbel" w:hAnsi="Corbel"/>
          <w:b w:val="0"/>
          <w:bCs/>
          <w:smallCaps w:val="0"/>
          <w:szCs w:val="24"/>
        </w:rPr>
        <w:t xml:space="preserve">, </w:t>
      </w:r>
      <w:r w:rsidR="00EC7481">
        <w:rPr>
          <w:rFonts w:ascii="Corbel" w:hAnsi="Corbel"/>
          <w:b w:val="0"/>
          <w:bCs/>
          <w:smallCaps w:val="0"/>
          <w:szCs w:val="24"/>
        </w:rPr>
        <w:t xml:space="preserve">wypowiedź pisemna, </w:t>
      </w:r>
      <w:r w:rsidRPr="00B66D6C">
        <w:rPr>
          <w:rFonts w:ascii="Corbel" w:hAnsi="Corbel"/>
          <w:b w:val="0"/>
          <w:bCs/>
          <w:smallCaps w:val="0"/>
          <w:szCs w:val="24"/>
        </w:rPr>
        <w:t>gry dydaktyczne, analiza przypadków, przygotowanie konspektu lekcji, prowadzenie fragmentu zajęć</w:t>
      </w:r>
      <w:r w:rsidR="00EC7481">
        <w:rPr>
          <w:rFonts w:ascii="Corbel" w:hAnsi="Corbel"/>
          <w:b w:val="0"/>
          <w:bCs/>
          <w:smallCaps w:val="0"/>
          <w:szCs w:val="24"/>
        </w:rPr>
        <w:t>, praca metodą projektu</w:t>
      </w:r>
      <w:r w:rsidRPr="00B66D6C">
        <w:rPr>
          <w:rFonts w:ascii="Corbel" w:hAnsi="Corbel"/>
          <w:b w:val="0"/>
          <w:bCs/>
          <w:smallCaps w:val="0"/>
          <w:szCs w:val="24"/>
        </w:rPr>
        <w:t>.</w:t>
      </w:r>
    </w:p>
    <w:p w14:paraId="625FB28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B82A2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2367FB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F40BF8" w14:textId="77777777" w:rsidR="00DE58E0" w:rsidRPr="00295BF4" w:rsidRDefault="00DE58E0" w:rsidP="00DE58E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>4.1 Sposoby weryfikacji efektów uczenia się</w:t>
      </w:r>
    </w:p>
    <w:p w14:paraId="747C1A4F" w14:textId="77777777" w:rsidR="00DE58E0" w:rsidRPr="00295BF4" w:rsidRDefault="00DE58E0" w:rsidP="00DE58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DE58E0" w:rsidRPr="00295BF4" w14:paraId="18CDCC0E" w14:textId="77777777" w:rsidTr="00647481">
        <w:tc>
          <w:tcPr>
            <w:tcW w:w="1854" w:type="dxa"/>
            <w:vAlign w:val="center"/>
          </w:tcPr>
          <w:p w14:paraId="580A3438" w14:textId="77777777" w:rsidR="00DE58E0" w:rsidRPr="00295BF4" w:rsidRDefault="00DE58E0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bottom w:val="single" w:sz="4" w:space="0" w:color="auto"/>
            </w:tcBorders>
            <w:vAlign w:val="center"/>
          </w:tcPr>
          <w:p w14:paraId="1A823B5C" w14:textId="77777777" w:rsidR="00DE58E0" w:rsidRPr="00295BF4" w:rsidRDefault="00DE58E0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12C0B4C" w14:textId="77777777" w:rsidR="00DE58E0" w:rsidRPr="00295BF4" w:rsidRDefault="00DE58E0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61BA120A" w14:textId="77777777" w:rsidR="00DE58E0" w:rsidRPr="00295BF4" w:rsidRDefault="00DE58E0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52E2A6" w14:textId="77777777" w:rsidR="00DE58E0" w:rsidRPr="00295BF4" w:rsidRDefault="00DE58E0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95BF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E58E0" w:rsidRPr="00295BF4" w14:paraId="06B64D5E" w14:textId="77777777" w:rsidTr="00647481">
        <w:tc>
          <w:tcPr>
            <w:tcW w:w="1854" w:type="dxa"/>
          </w:tcPr>
          <w:p w14:paraId="2A19EF15" w14:textId="77777777" w:rsidR="00DE58E0" w:rsidRPr="00295BF4" w:rsidRDefault="00DE58E0" w:rsidP="0064748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3FF5C2BC" w14:textId="77777777" w:rsidR="00DE58E0" w:rsidRPr="00B62370" w:rsidRDefault="00DE58E0" w:rsidP="00647481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 xml:space="preserve">Kolokwium zaliczeniowe; </w:t>
            </w:r>
            <w:r w:rsidRPr="00B62370">
              <w:rPr>
                <w:rFonts w:ascii="Corbel" w:hAnsi="Corbel"/>
              </w:rPr>
              <w:t xml:space="preserve">egzamin pisemny i ustny, wypowiedź indywidualna, projekty/ćwiczenia praktyczne (przygotowanie fragmentu lekcji), obserwacja </w:t>
            </w:r>
            <w:r w:rsidRPr="00B62370">
              <w:rPr>
                <w:rFonts w:ascii="Corbel" w:hAnsi="Corbel"/>
              </w:rPr>
              <w:lastRenderedPageBreak/>
              <w:t>w trakcie zajęć</w:t>
            </w:r>
          </w:p>
        </w:tc>
        <w:tc>
          <w:tcPr>
            <w:tcW w:w="2072" w:type="dxa"/>
          </w:tcPr>
          <w:p w14:paraId="523C726C" w14:textId="77777777" w:rsidR="00DE58E0" w:rsidRPr="00295BF4" w:rsidRDefault="00DE58E0" w:rsidP="00647481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73FE880D" w14:textId="77777777" w:rsidR="00DE58E0" w:rsidRPr="00295BF4" w:rsidRDefault="00DE58E0" w:rsidP="00647481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Lektorat</w:t>
            </w:r>
          </w:p>
        </w:tc>
      </w:tr>
      <w:tr w:rsidR="00DE58E0" w:rsidRPr="00295BF4" w14:paraId="5CCA3FCD" w14:textId="77777777" w:rsidTr="00647481">
        <w:tc>
          <w:tcPr>
            <w:tcW w:w="1854" w:type="dxa"/>
          </w:tcPr>
          <w:p w14:paraId="1AC2BF54" w14:textId="77777777" w:rsidR="00DE58E0" w:rsidRPr="00295BF4" w:rsidRDefault="00DE58E0" w:rsidP="0064748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EK_02</w:t>
            </w: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3C32CB7D" w14:textId="77777777" w:rsidR="00DE58E0" w:rsidRPr="00B62370" w:rsidRDefault="00DE58E0" w:rsidP="00647481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Kolokwium zaliczeniowe, </w:t>
            </w:r>
            <w:r w:rsidRPr="00B62370">
              <w:rPr>
                <w:rFonts w:ascii="Corbel" w:hAnsi="Corbel"/>
              </w:rPr>
              <w:t>egzamin pisemny i ustny, wypowiedź indywidualna, projekty/ćwiczenia praktyczne (przygotowanie fragmentu lekcji), obserwacja w trakcie zajęć</w:t>
            </w:r>
          </w:p>
        </w:tc>
        <w:tc>
          <w:tcPr>
            <w:tcW w:w="2072" w:type="dxa"/>
          </w:tcPr>
          <w:p w14:paraId="03B54950" w14:textId="77777777" w:rsidR="00DE58E0" w:rsidRPr="00295BF4" w:rsidRDefault="00DE58E0" w:rsidP="00647481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Lektorat</w:t>
            </w:r>
          </w:p>
        </w:tc>
      </w:tr>
      <w:tr w:rsidR="00DE58E0" w:rsidRPr="00295BF4" w14:paraId="2F47CBEA" w14:textId="77777777" w:rsidTr="00647481">
        <w:tc>
          <w:tcPr>
            <w:tcW w:w="1854" w:type="dxa"/>
          </w:tcPr>
          <w:p w14:paraId="55FE8F16" w14:textId="77777777" w:rsidR="00DE58E0" w:rsidRPr="00295BF4" w:rsidRDefault="00DE58E0" w:rsidP="0064748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028" w:type="dxa"/>
          </w:tcPr>
          <w:p w14:paraId="21C42340" w14:textId="77777777" w:rsidR="00DE58E0" w:rsidRPr="00B62370" w:rsidRDefault="00DE58E0" w:rsidP="00647481">
            <w:pPr>
              <w:spacing w:after="0" w:line="240" w:lineRule="auto"/>
              <w:rPr>
                <w:rFonts w:ascii="Corbel" w:hAnsi="Corbel"/>
                <w:b/>
              </w:rPr>
            </w:pPr>
            <w:r w:rsidRPr="00B62370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</w:tcPr>
          <w:p w14:paraId="7C890312" w14:textId="77777777" w:rsidR="00DE58E0" w:rsidRPr="00165F3F" w:rsidRDefault="00DE58E0" w:rsidP="00647481">
            <w:pPr>
              <w:spacing w:after="0" w:line="240" w:lineRule="auto"/>
              <w:jc w:val="center"/>
              <w:rPr>
                <w:rFonts w:ascii="Corbel" w:hAnsi="Corbel"/>
                <w:bCs/>
              </w:rPr>
            </w:pPr>
            <w:r w:rsidRPr="00165F3F">
              <w:rPr>
                <w:rFonts w:ascii="Corbel" w:hAnsi="Corbel"/>
                <w:bCs/>
              </w:rPr>
              <w:t xml:space="preserve">Lektorat </w:t>
            </w:r>
          </w:p>
        </w:tc>
      </w:tr>
    </w:tbl>
    <w:p w14:paraId="7066ABF1" w14:textId="77777777" w:rsidR="00DE58E0" w:rsidRPr="00295BF4" w:rsidRDefault="00DE58E0" w:rsidP="00DE58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10EF1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2B0545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EF688A5" w14:textId="77777777" w:rsidTr="00923D7D">
        <w:tc>
          <w:tcPr>
            <w:tcW w:w="9670" w:type="dxa"/>
          </w:tcPr>
          <w:p w14:paraId="4E42A570" w14:textId="4225448A" w:rsidR="00965005" w:rsidRPr="00C8607E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br/>
              <w:t>w szczególności zaliczenie na ocenę pozytywną</w:t>
            </w:r>
            <w:r w:rsidR="006567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wszystkich przewidzianych w danym semestrze prac</w:t>
            </w:r>
            <w:r w:rsidR="006567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pisemnych</w:t>
            </w:r>
            <w:r w:rsidR="006567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567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uzyskanie</w:t>
            </w:r>
            <w:r w:rsidR="006567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pozytywnej</w:t>
            </w:r>
            <w:r w:rsidR="006567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oceny</w:t>
            </w:r>
            <w:r w:rsidR="006567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z odpowiedzi ustnych, a także obecność na zajęciach i aktywne uczestnictwo w zajęciach. </w:t>
            </w:r>
          </w:p>
          <w:p w14:paraId="6DD1A369" w14:textId="77777777" w:rsidR="00965005" w:rsidRPr="00C8607E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14:paraId="1E76D84D" w14:textId="77777777" w:rsidR="00965005" w:rsidRPr="00C8607E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54BDD7" w14:textId="77777777" w:rsidR="00965005" w:rsidRPr="00C72E4D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</w:p>
          <w:p w14:paraId="5E03BFF7" w14:textId="77777777" w:rsidR="00965005" w:rsidRPr="00C72E4D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praca projektowa (prezentacja multimedialna, przygotowanie lektury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/referatu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do wyboru)</w:t>
            </w:r>
          </w:p>
          <w:p w14:paraId="50E83EEC" w14:textId="77777777" w:rsidR="00965005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zaliczenie z oceną</w:t>
            </w:r>
          </w:p>
          <w:p w14:paraId="78C2B58E" w14:textId="77777777" w:rsidR="00965005" w:rsidRPr="00C72E4D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BBEFE9" w14:textId="77777777" w:rsidR="00965005" w:rsidRPr="00C72E4D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14:paraId="24EFAA11" w14:textId="77777777" w:rsidR="00965005" w:rsidRPr="00C72E4D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- zaliczenie pisemne: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sprawdzian pisemny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, wypowiedź pisemna</w:t>
            </w:r>
          </w:p>
          <w:p w14:paraId="195C21A6" w14:textId="77777777" w:rsidR="00965005" w:rsidRPr="00C72E4D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- wykonanie pracy zaliczeniowej: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praca projektowa (</w:t>
            </w:r>
            <w:r w:rsidRPr="00805987">
              <w:rPr>
                <w:rFonts w:ascii="Corbel" w:hAnsi="Corbel"/>
                <w:b w:val="0"/>
                <w:smallCaps w:val="0"/>
                <w:szCs w:val="24"/>
              </w:rPr>
              <w:t>prezentacja, referat/lektura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E839E1D" w14:textId="77777777" w:rsidR="00965005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55C350" w14:textId="5B146011" w:rsidR="00965005" w:rsidRPr="00C72E4D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  <w:r w:rsidR="00506F01">
              <w:rPr>
                <w:rFonts w:ascii="Corbel" w:hAnsi="Corbel"/>
                <w:b w:val="0"/>
                <w:smallCaps w:val="0"/>
                <w:szCs w:val="24"/>
              </w:rPr>
              <w:t xml:space="preserve"> (po każdym semestrze)</w:t>
            </w:r>
          </w:p>
          <w:p w14:paraId="67328271" w14:textId="77777777" w:rsidR="00965005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Wykonanie pracy zaliczeniowej: przygotowanie prezentacji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lub lektury/referatu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 lektury – do wyboru;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zaliczenie sprawdzianów pisemnych, wypowiedź pisemna; 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stalenie oceny zaliczeniowej na podstawie ocen cząstkowych.</w:t>
            </w:r>
          </w:p>
          <w:p w14:paraId="2486EAD7" w14:textId="77777777" w:rsidR="00965005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C3139A" w14:textId="5E248D2E" w:rsidR="00965005" w:rsidRDefault="00D325D0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25D0">
              <w:rPr>
                <w:rFonts w:ascii="Corbel" w:hAnsi="Corbel"/>
                <w:b w:val="0"/>
                <w:smallCaps w:val="0"/>
                <w:szCs w:val="24"/>
              </w:rPr>
              <w:t xml:space="preserve">Egzamin końcowy: sprawdzian pisemny w formie ćwiczeń sprawdzających umiejętność rozumienia ze słuchu, rozumienia tekstu pisanego, gramatyki i słownictwa i dłuższa wypowiedź pisemna (70% pkt) oraz ustna prezentacja projektu indywidualnego studenta na forum grupy </w:t>
            </w:r>
            <w:r w:rsidR="00506F0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D325D0">
              <w:rPr>
                <w:rFonts w:ascii="Corbel" w:hAnsi="Corbel"/>
                <w:b w:val="0"/>
                <w:smallCaps w:val="0"/>
                <w:szCs w:val="24"/>
              </w:rPr>
              <w:t>(z zakresu studiowanej specjalności wraz z prezentacją multimedialną) (30 %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325D0">
              <w:rPr>
                <w:rFonts w:ascii="Corbel" w:hAnsi="Corbel"/>
                <w:b w:val="0"/>
                <w:smallCaps w:val="0"/>
                <w:szCs w:val="24"/>
              </w:rPr>
              <w:t>pkt)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325D0">
              <w:rPr>
                <w:rFonts w:ascii="Corbel" w:hAnsi="Corbel"/>
                <w:b w:val="0"/>
                <w:smallCaps w:val="0"/>
                <w:szCs w:val="24"/>
              </w:rPr>
              <w:t>- max 100 %; ocena wg kryteriów jak niżej.</w:t>
            </w:r>
          </w:p>
          <w:p w14:paraId="2C6A2A4D" w14:textId="77777777" w:rsidR="00D325D0" w:rsidRDefault="00D325D0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D3B9A9" w14:textId="77777777" w:rsidR="00965005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22866382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A44746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714F021F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F115A37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7BEF307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37E47E8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E996C7E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50%</w:t>
            </w:r>
          </w:p>
          <w:p w14:paraId="4EE3F61D" w14:textId="77777777" w:rsidR="00965005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65964C" w14:textId="77777777" w:rsidR="00965005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14:paraId="46439A54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84759D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14:paraId="36A0CD7F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językowych, brak błędów językowych lub nieliczne błędy językowe nie zakłócające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komunikacji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1F84339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14:paraId="3C37C37D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plus dobra: dobry poziom znajomości słownictwa i struktur językowych,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nieliczne błędy językowe nieznacznie zakłócające komunikację, nieznaczne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zakłócenia w płynności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ypowiedzi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2536DD3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14:paraId="15A90235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dobra: zadawalający poziom znajomości słownictwa i struktur językowych,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błędy językowe nieznacznie zakłócające komunikację, nieznaczne zakłócenia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płynności wypowiedzi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FC67AD5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14:paraId="4C62ED1C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+dostateczna: ograniczona znajomość słownictwa i struktur językowych,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liczne błędy językowe znacznie zakłócające komunikację i płynność wypowiedzi,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odpowiedzi częściowo odbiegające od treści zadanego pytania, niekompletna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A2F19B3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14:paraId="4BF9A94A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dostateczna: ograniczona znajomość słownictwa i struktur językowych, liczne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błędy językowe znacznie zakłócające komunikację i płynność wypowiedzi, niepełne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odpowiedzi na pytania, odpowiedzi częściowo odbiegające od treści zadanego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pytania</w:t>
            </w:r>
          </w:p>
          <w:p w14:paraId="43E05DBD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50%</w:t>
            </w:r>
          </w:p>
          <w:p w14:paraId="1178FE0B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niedostateczna: brak odpowiedzi lub bardzo ograniczona znajomość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słownictwa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i struktur językowych uniemożliwiająca wykonanie zadania, chaotyczna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konstrukcja wypowiedzi, bardzo uboga treść, niekomunikatywność, mylenie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zniekształcanie podstawowych informacji</w:t>
            </w:r>
          </w:p>
          <w:p w14:paraId="69B6B26D" w14:textId="77777777" w:rsidR="00965005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E7F5E9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uzyskania pozytywnej oceny za każdy z ustanowionych efektów uczenia się.</w:t>
            </w:r>
          </w:p>
          <w:p w14:paraId="1243D2B1" w14:textId="2A7B2A40" w:rsidR="0085747A" w:rsidRPr="009C54AE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końcową z przedmiotu stanowi średnia arytmetyczna z ocen cząstkowych.</w:t>
            </w:r>
          </w:p>
        </w:tc>
      </w:tr>
    </w:tbl>
    <w:p w14:paraId="62E51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05D20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56A3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79F60CA" w14:textId="77777777" w:rsidTr="003E1941">
        <w:tc>
          <w:tcPr>
            <w:tcW w:w="4962" w:type="dxa"/>
            <w:vAlign w:val="center"/>
          </w:tcPr>
          <w:p w14:paraId="79D1A42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A93152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4EC59B5" w14:textId="77777777" w:rsidTr="00923D7D">
        <w:tc>
          <w:tcPr>
            <w:tcW w:w="4962" w:type="dxa"/>
          </w:tcPr>
          <w:p w14:paraId="38512DAE" w14:textId="286CF0F8" w:rsidR="0085747A" w:rsidRPr="009F726E" w:rsidRDefault="00C61DC5" w:rsidP="00FC05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726E">
              <w:rPr>
                <w:rFonts w:ascii="Corbel" w:hAnsi="Corbel"/>
                <w:sz w:val="24"/>
                <w:szCs w:val="24"/>
              </w:rPr>
              <w:t>G</w:t>
            </w:r>
            <w:r w:rsidR="0085747A" w:rsidRPr="009F726E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9F726E">
              <w:rPr>
                <w:rFonts w:ascii="Corbel" w:hAnsi="Corbel"/>
                <w:sz w:val="24"/>
                <w:szCs w:val="24"/>
              </w:rPr>
              <w:t> </w:t>
            </w:r>
            <w:r w:rsidR="0045729E" w:rsidRPr="009F726E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9F726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726E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9F726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D522F46" w14:textId="0E348BF2" w:rsidR="0085747A" w:rsidRPr="009C54AE" w:rsidRDefault="00965005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25429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CA5515F" w14:textId="77777777" w:rsidTr="00923D7D">
        <w:tc>
          <w:tcPr>
            <w:tcW w:w="4962" w:type="dxa"/>
          </w:tcPr>
          <w:p w14:paraId="2A3A675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D9A844A" w14:textId="530E1031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4677" w:type="dxa"/>
          </w:tcPr>
          <w:p w14:paraId="4BD1DA02" w14:textId="2A2C643C" w:rsidR="00C61DC5" w:rsidRPr="009C54AE" w:rsidRDefault="0075212D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30461086" w14:textId="77777777" w:rsidTr="00923D7D">
        <w:tc>
          <w:tcPr>
            <w:tcW w:w="4962" w:type="dxa"/>
          </w:tcPr>
          <w:p w14:paraId="7D2F90C2" w14:textId="65E20024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5212D">
              <w:rPr>
                <w:rFonts w:ascii="Corbel" w:hAnsi="Corbel"/>
                <w:sz w:val="24"/>
                <w:szCs w:val="24"/>
              </w:rPr>
              <w:t>:</w:t>
            </w:r>
          </w:p>
          <w:p w14:paraId="24D16E38" w14:textId="59EA70C1" w:rsidR="00C61DC5" w:rsidRPr="009C54AE" w:rsidRDefault="00C61DC5" w:rsidP="0075212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965005">
              <w:rPr>
                <w:rFonts w:ascii="Corbel" w:hAnsi="Corbel"/>
                <w:sz w:val="24"/>
                <w:szCs w:val="24"/>
              </w:rPr>
              <w:t>gzaminu, napisanie referatu itp., przygotowanie prezentacji multimedialnej, projektu indywidualnego, e-dydaktyki, lektury, pokazowej jednostki lekcyjnej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AC064FD" w14:textId="77777777" w:rsidR="00EE2614" w:rsidRDefault="00EE2614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1EF20AA" w14:textId="77777777" w:rsidR="00EE2614" w:rsidRDefault="00EE2614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17E2B0B" w14:textId="14BF1975" w:rsidR="00C61DC5" w:rsidRPr="009C54AE" w:rsidRDefault="00625429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510</w:t>
            </w:r>
          </w:p>
        </w:tc>
      </w:tr>
      <w:tr w:rsidR="0085747A" w:rsidRPr="009C54AE" w14:paraId="0C152F0E" w14:textId="77777777" w:rsidTr="00923D7D">
        <w:tc>
          <w:tcPr>
            <w:tcW w:w="4962" w:type="dxa"/>
          </w:tcPr>
          <w:p w14:paraId="0AF4C21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C7BFC7" w14:textId="10AE626A" w:rsidR="0085747A" w:rsidRPr="009C54AE" w:rsidRDefault="002A5313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650</w:t>
            </w:r>
          </w:p>
        </w:tc>
      </w:tr>
      <w:tr w:rsidR="0085747A" w:rsidRPr="009C54AE" w14:paraId="02B2F78A" w14:textId="77777777" w:rsidTr="00923D7D">
        <w:tc>
          <w:tcPr>
            <w:tcW w:w="4962" w:type="dxa"/>
          </w:tcPr>
          <w:p w14:paraId="23BAE60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169DDD" w14:textId="213DA17F" w:rsidR="0085747A" w:rsidRPr="009C54AE" w:rsidRDefault="00965005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</w:tbl>
    <w:p w14:paraId="26CF0AD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FE01CF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C53E4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0F2E2F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E50455B" w14:textId="77777777" w:rsidTr="0071620A">
        <w:trPr>
          <w:trHeight w:val="397"/>
        </w:trPr>
        <w:tc>
          <w:tcPr>
            <w:tcW w:w="3544" w:type="dxa"/>
          </w:tcPr>
          <w:p w14:paraId="40F9E7E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42A8B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2579F98" w14:textId="77777777" w:rsidTr="0071620A">
        <w:trPr>
          <w:trHeight w:val="397"/>
        </w:trPr>
        <w:tc>
          <w:tcPr>
            <w:tcW w:w="3544" w:type="dxa"/>
          </w:tcPr>
          <w:p w14:paraId="1881A71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tyk </w:t>
            </w:r>
          </w:p>
        </w:tc>
        <w:tc>
          <w:tcPr>
            <w:tcW w:w="3969" w:type="dxa"/>
          </w:tcPr>
          <w:p w14:paraId="40F356D9" w14:textId="2C2EEFF9" w:rsidR="0085747A" w:rsidRPr="009C54AE" w:rsidRDefault="007521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Nie dotyczy</w:t>
            </w:r>
          </w:p>
        </w:tc>
      </w:tr>
    </w:tbl>
    <w:p w14:paraId="06925F1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57ADA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6ADE2D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A13B9" w14:paraId="20028198" w14:textId="77777777" w:rsidTr="0071620A">
        <w:trPr>
          <w:trHeight w:val="397"/>
        </w:trPr>
        <w:tc>
          <w:tcPr>
            <w:tcW w:w="7513" w:type="dxa"/>
          </w:tcPr>
          <w:p w14:paraId="77A5625B" w14:textId="129DB325" w:rsidR="004D3966" w:rsidRDefault="0085747A" w:rsidP="00DA1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C61DAB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C61DAB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C61DAB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podstawowa</w:t>
            </w:r>
            <w:proofErr w:type="spellEnd"/>
            <w:r w:rsidRPr="00C61DAB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:</w:t>
            </w:r>
          </w:p>
          <w:p w14:paraId="52AFFD57" w14:textId="5210B137" w:rsidR="00B31281" w:rsidRPr="00867107" w:rsidRDefault="006F08BB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Rogers M., Taylore-Knowles J., Taylore-Knowles S., Wisniewska I, </w:t>
            </w:r>
            <w:r w:rsidRPr="00216C44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Open Mind. Upper-intermediate</w:t>
            </w: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Macmillan, Oxford 2016.</w:t>
            </w:r>
          </w:p>
          <w:p w14:paraId="3650BAFD" w14:textId="656B6E42" w:rsidR="00DA13B9" w:rsidRDefault="004D3966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Latham-Koenig Ch., </w:t>
            </w:r>
            <w:proofErr w:type="spellStart"/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Oxenden</w:t>
            </w:r>
            <w:proofErr w:type="spellEnd"/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Clive, Lambert J., </w:t>
            </w:r>
            <w:r w:rsidRPr="004D3966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English File Advanced. Third Edition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Oxford University Press, Oxford 2015.</w:t>
            </w:r>
          </w:p>
          <w:p w14:paraId="07551A0D" w14:textId="6571CDAA" w:rsidR="00DA13B9" w:rsidRDefault="004D3966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Hall D., Foley M.,</w:t>
            </w:r>
            <w:r w:rsidR="00DA13B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="00DA13B9"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My Grammar lab. Advanced</w:t>
            </w:r>
            <w:r w:rsidR="00DA13B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Pearson Education Limited, </w:t>
            </w:r>
            <w:r w:rsidR="00DA13B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London 2012.</w:t>
            </w:r>
          </w:p>
          <w:p w14:paraId="179573A2" w14:textId="59EBDDFB" w:rsidR="00DA13B9" w:rsidRDefault="004D3966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Malcolm, Taylore-Knowles Steve, </w:t>
            </w:r>
            <w:r w:rsidRPr="004D3966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Destinations B2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2010.</w:t>
            </w:r>
          </w:p>
          <w:p w14:paraId="134BD627" w14:textId="48AFBD40" w:rsidR="00DA13B9" w:rsidRPr="004D3966" w:rsidRDefault="004D3966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M., Taylore-Knowles S., </w:t>
            </w:r>
            <w:r w:rsidRPr="004D3966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 C1&amp;C2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2008.</w:t>
            </w:r>
          </w:p>
          <w:p w14:paraId="1EC26415" w14:textId="18FC1CA4" w:rsidR="00DA13B9" w:rsidRPr="004D3966" w:rsidRDefault="00DA13B9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Cullen P., </w:t>
            </w:r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Cambridge Vocabulary for IELTS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2018</w:t>
            </w:r>
          </w:p>
          <w:p w14:paraId="7FD087D1" w14:textId="1AE371A2" w:rsidR="00DA13B9" w:rsidRPr="004D3966" w:rsidRDefault="004D3966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Baker A., </w:t>
            </w:r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Ship or Sheep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2009.</w:t>
            </w:r>
          </w:p>
          <w:p w14:paraId="1078BAFF" w14:textId="228B1438" w:rsidR="00DA13B9" w:rsidRPr="00867107" w:rsidRDefault="004D3966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McCarthy M., </w:t>
            </w:r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Academic Vocabulary in Use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2008.</w:t>
            </w:r>
          </w:p>
          <w:p w14:paraId="38F2118D" w14:textId="4C935CF1" w:rsidR="00B31281" w:rsidRPr="00D006A2" w:rsidRDefault="00DA13B9" w:rsidP="00D006A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  <w:lang w:val="en-GB"/>
              </w:rPr>
            </w:pPr>
            <w:r w:rsidRPr="00D006A2">
              <w:rPr>
                <w:rFonts w:ascii="Corbel" w:hAnsi="Corbel"/>
                <w:sz w:val="24"/>
                <w:szCs w:val="24"/>
                <w:lang w:val="en-GB"/>
              </w:rPr>
              <w:t xml:space="preserve">Read C., </w:t>
            </w:r>
            <w:r w:rsidRPr="00D006A2">
              <w:rPr>
                <w:rFonts w:ascii="Corbel" w:hAnsi="Corbel"/>
                <w:i/>
                <w:iCs/>
                <w:sz w:val="24"/>
                <w:szCs w:val="24"/>
                <w:lang w:val="en-GB"/>
              </w:rPr>
              <w:t>500 Activities for the Primary Classroom</w:t>
            </w:r>
            <w:r w:rsidRPr="00D006A2">
              <w:rPr>
                <w:rFonts w:ascii="Corbel" w:hAnsi="Corbel"/>
                <w:sz w:val="24"/>
                <w:szCs w:val="24"/>
                <w:lang w:val="en-GB"/>
              </w:rPr>
              <w:t>, Macmillan, Oxford 2010</w:t>
            </w:r>
          </w:p>
          <w:p w14:paraId="13EAE1B0" w14:textId="4C617705" w:rsidR="00DA13B9" w:rsidRPr="00421FBD" w:rsidRDefault="004D3966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421FB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Szpotowicz</w:t>
            </w:r>
            <w:proofErr w:type="spellEnd"/>
            <w:r w:rsidRPr="00421FB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Magdalena, Szulc-</w:t>
            </w:r>
            <w:proofErr w:type="spellStart"/>
            <w:r w:rsidRPr="00421FB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Kurpaska</w:t>
            </w:r>
            <w:proofErr w:type="spellEnd"/>
            <w:r w:rsidRPr="00421FB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Małgorzata, </w:t>
            </w:r>
            <w:r w:rsidRPr="00421FBD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Teaching English to Young Learners</w:t>
            </w:r>
            <w:r w:rsidRPr="00421FB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proofErr w:type="spellStart"/>
            <w:r w:rsidRPr="00421FB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Wydawnictwo</w:t>
            </w:r>
            <w:proofErr w:type="spellEnd"/>
            <w:r w:rsidRPr="00421FB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421FB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Naukowe</w:t>
            </w:r>
            <w:proofErr w:type="spellEnd"/>
            <w:r w:rsidRPr="00421FB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PWN, Warszawa 2012.</w:t>
            </w:r>
          </w:p>
          <w:p w14:paraId="27E53A83" w14:textId="521FE31E" w:rsidR="0075212D" w:rsidRPr="00867107" w:rsidRDefault="00DA13B9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Własne materiały autorskie</w:t>
            </w:r>
          </w:p>
        </w:tc>
      </w:tr>
      <w:tr w:rsidR="0085747A" w:rsidRPr="00DA13B9" w14:paraId="75DC7383" w14:textId="77777777" w:rsidTr="0071620A">
        <w:trPr>
          <w:trHeight w:val="397"/>
        </w:trPr>
        <w:tc>
          <w:tcPr>
            <w:tcW w:w="7513" w:type="dxa"/>
          </w:tcPr>
          <w:p w14:paraId="358788C2" w14:textId="451D5DA1" w:rsidR="00DA13B9" w:rsidRDefault="0085747A" w:rsidP="00DA1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C61DAB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C61DAB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C61DAB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 w:rsidRPr="00C61DAB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: </w:t>
            </w:r>
          </w:p>
          <w:p w14:paraId="490B420A" w14:textId="2C58C9BF" w:rsidR="006F08BB" w:rsidRDefault="006F08BB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Oxenden</w:t>
            </w:r>
            <w:proofErr w:type="spellEnd"/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C., Latham-Koenig Ch.,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4D3966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English File Upper-intermediate. Third-Edition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Oxford University Press,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Oxford 201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4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  <w:p w14:paraId="0A66394A" w14:textId="654061AD" w:rsidR="00DA13B9" w:rsidRPr="00867107" w:rsidRDefault="00DA13B9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Dooley J., Evans V., </w:t>
            </w:r>
            <w:proofErr w:type="spellStart"/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Grammarway</w:t>
            </w:r>
            <w:proofErr w:type="spellEnd"/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 4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Express Publishing, Berkshire 2016.</w:t>
            </w:r>
          </w:p>
          <w:p w14:paraId="220795A2" w14:textId="71F01A03" w:rsidR="00DA13B9" w:rsidRDefault="00DA13B9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Murphy Raymond, </w:t>
            </w:r>
            <w:r w:rsidRPr="00216C44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English Grammar in Use</w:t>
            </w: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r w:rsidRPr="00DA13B9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Press, Cambridge 2002</w:t>
            </w:r>
          </w:p>
          <w:p w14:paraId="1EED4873" w14:textId="2322E213" w:rsidR="00DA13B9" w:rsidRPr="00867107" w:rsidRDefault="00DA13B9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</w:t>
            </w:r>
            <w:r w:rsidRPr="00216C4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2017.</w:t>
            </w:r>
          </w:p>
          <w:p w14:paraId="1001281D" w14:textId="489DF48E" w:rsidR="00DA13B9" w:rsidRPr="00216C44" w:rsidRDefault="00DA13B9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</w:t>
            </w:r>
            <w:r w:rsidRPr="00216C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Nauczanie języka angielskiego w edukacji wczesnoszkolnej </w:t>
            </w:r>
          </w:p>
          <w:p w14:paraId="367A794A" w14:textId="0C47A57C" w:rsidR="00DA13B9" w:rsidRPr="00843FA5" w:rsidRDefault="00DA13B9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3F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przedszkolnej</w:t>
            </w:r>
            <w:r w:rsidRPr="00843F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843F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Witanet</w:t>
            </w:r>
            <w:proofErr w:type="spellEnd"/>
            <w:r w:rsidRPr="00843F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2016.</w:t>
            </w:r>
          </w:p>
          <w:p w14:paraId="10152414" w14:textId="33A42A77" w:rsidR="00B31281" w:rsidRDefault="00DA13B9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Erenc-Grygoruk</w:t>
            </w:r>
            <w:proofErr w:type="spellEnd"/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Grażyna, </w:t>
            </w:r>
            <w:r w:rsidRPr="00216C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języków obcych w edukacji wczesnoszkolnej</w:t>
            </w: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14:paraId="02008C15" w14:textId="3BFDD559" w:rsidR="00B31281" w:rsidRPr="00867107" w:rsidRDefault="00B31281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Vernon S., </w:t>
            </w:r>
            <w:r w:rsidRPr="00B3128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 xml:space="preserve">Teaching Toddlers English (ESL, </w:t>
            </w:r>
            <w:proofErr w:type="spellStart"/>
            <w:r w:rsidRPr="00B3128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Efl</w:t>
            </w:r>
            <w:proofErr w:type="spellEnd"/>
            <w:r w:rsidRPr="00B3128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): How to Teach Two-Year-Old Children English as a Second or Foreign Language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, </w:t>
            </w:r>
            <w:proofErr w:type="spellStart"/>
            <w:r w:rsidRPr="00B31281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Createspace</w:t>
            </w:r>
            <w:proofErr w:type="spellEnd"/>
            <w:r w:rsidRPr="00B31281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Independent Publishing Platform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Scotts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Valley 2017</w:t>
            </w:r>
          </w:p>
          <w:p w14:paraId="1B325B12" w14:textId="13EE8111" w:rsidR="0075212D" w:rsidRPr="00867107" w:rsidRDefault="00DA13B9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Przykładowe podręczniki do nauczania języka angielskiego dzieci w wieku przedszkolnym i wczesnoszkolnym. </w:t>
            </w:r>
          </w:p>
        </w:tc>
      </w:tr>
    </w:tbl>
    <w:p w14:paraId="25486EB7" w14:textId="77777777" w:rsidR="0085747A" w:rsidRPr="00DA13B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CC1B59" w14:textId="77777777" w:rsidR="0085747A" w:rsidRPr="00DA13B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42205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6D91C" w14:textId="77777777" w:rsidR="00090809" w:rsidRDefault="00090809" w:rsidP="00C16ABF">
      <w:pPr>
        <w:spacing w:after="0" w:line="240" w:lineRule="auto"/>
      </w:pPr>
      <w:r>
        <w:separator/>
      </w:r>
    </w:p>
  </w:endnote>
  <w:endnote w:type="continuationSeparator" w:id="0">
    <w:p w14:paraId="1ED64E53" w14:textId="77777777" w:rsidR="00090809" w:rsidRDefault="0009080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A2176" w14:textId="77777777" w:rsidR="00090809" w:rsidRDefault="00090809" w:rsidP="00C16ABF">
      <w:pPr>
        <w:spacing w:after="0" w:line="240" w:lineRule="auto"/>
      </w:pPr>
      <w:r>
        <w:separator/>
      </w:r>
    </w:p>
  </w:footnote>
  <w:footnote w:type="continuationSeparator" w:id="0">
    <w:p w14:paraId="14B15011" w14:textId="77777777" w:rsidR="00090809" w:rsidRDefault="00090809" w:rsidP="00C16ABF">
      <w:pPr>
        <w:spacing w:after="0" w:line="240" w:lineRule="auto"/>
      </w:pPr>
      <w:r>
        <w:continuationSeparator/>
      </w:r>
    </w:p>
  </w:footnote>
  <w:footnote w:id="1">
    <w:p w14:paraId="5081DCC0" w14:textId="77777777" w:rsidR="00DE58E0" w:rsidRDefault="00DE58E0" w:rsidP="00DE58E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B0557"/>
    <w:multiLevelType w:val="hybridMultilevel"/>
    <w:tmpl w:val="0C4C08D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056C6"/>
    <w:multiLevelType w:val="hybridMultilevel"/>
    <w:tmpl w:val="7388B2B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7064110">
    <w:abstractNumId w:val="0"/>
  </w:num>
  <w:num w:numId="2" w16cid:durableId="1231424721">
    <w:abstractNumId w:val="1"/>
  </w:num>
  <w:num w:numId="3" w16cid:durableId="123169430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ABD"/>
    <w:rsid w:val="00054682"/>
    <w:rsid w:val="00070ED6"/>
    <w:rsid w:val="000742DC"/>
    <w:rsid w:val="00084C12"/>
    <w:rsid w:val="00090809"/>
    <w:rsid w:val="0009462C"/>
    <w:rsid w:val="00094B12"/>
    <w:rsid w:val="00096C46"/>
    <w:rsid w:val="000A296F"/>
    <w:rsid w:val="000A2A28"/>
    <w:rsid w:val="000B192D"/>
    <w:rsid w:val="000B28EE"/>
    <w:rsid w:val="000B3E37"/>
    <w:rsid w:val="000C392A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0E0"/>
    <w:rsid w:val="001718A7"/>
    <w:rsid w:val="001737CF"/>
    <w:rsid w:val="00174B47"/>
    <w:rsid w:val="00176083"/>
    <w:rsid w:val="001770C7"/>
    <w:rsid w:val="00192F37"/>
    <w:rsid w:val="001A70D2"/>
    <w:rsid w:val="001D591E"/>
    <w:rsid w:val="001D657B"/>
    <w:rsid w:val="001D7B54"/>
    <w:rsid w:val="001E0209"/>
    <w:rsid w:val="001F2CA2"/>
    <w:rsid w:val="001F3E26"/>
    <w:rsid w:val="002144C0"/>
    <w:rsid w:val="0022477D"/>
    <w:rsid w:val="002258A2"/>
    <w:rsid w:val="002278A9"/>
    <w:rsid w:val="002336F9"/>
    <w:rsid w:val="0024028F"/>
    <w:rsid w:val="00244ABC"/>
    <w:rsid w:val="002451BF"/>
    <w:rsid w:val="002547F0"/>
    <w:rsid w:val="00281FF2"/>
    <w:rsid w:val="002857DE"/>
    <w:rsid w:val="00291567"/>
    <w:rsid w:val="002A22BF"/>
    <w:rsid w:val="002A2389"/>
    <w:rsid w:val="002A5313"/>
    <w:rsid w:val="002A671D"/>
    <w:rsid w:val="002B262E"/>
    <w:rsid w:val="002B4D55"/>
    <w:rsid w:val="002B5EA0"/>
    <w:rsid w:val="002B6119"/>
    <w:rsid w:val="002C1F06"/>
    <w:rsid w:val="002C660A"/>
    <w:rsid w:val="002D3375"/>
    <w:rsid w:val="002D73D4"/>
    <w:rsid w:val="002E66D9"/>
    <w:rsid w:val="002F02A3"/>
    <w:rsid w:val="002F475E"/>
    <w:rsid w:val="002F4ABE"/>
    <w:rsid w:val="003018BA"/>
    <w:rsid w:val="0030395F"/>
    <w:rsid w:val="00305C92"/>
    <w:rsid w:val="003151C5"/>
    <w:rsid w:val="00317435"/>
    <w:rsid w:val="003343CF"/>
    <w:rsid w:val="00346FE9"/>
    <w:rsid w:val="0034759A"/>
    <w:rsid w:val="003503F6"/>
    <w:rsid w:val="003530DD"/>
    <w:rsid w:val="00363F78"/>
    <w:rsid w:val="00387224"/>
    <w:rsid w:val="003A0A5B"/>
    <w:rsid w:val="003A1176"/>
    <w:rsid w:val="003B6D0E"/>
    <w:rsid w:val="003C0BAE"/>
    <w:rsid w:val="003D18A9"/>
    <w:rsid w:val="003D6CE2"/>
    <w:rsid w:val="003E1941"/>
    <w:rsid w:val="003E2FE6"/>
    <w:rsid w:val="003E49D5"/>
    <w:rsid w:val="003F38C0"/>
    <w:rsid w:val="00414E3C"/>
    <w:rsid w:val="00421FBD"/>
    <w:rsid w:val="0042244A"/>
    <w:rsid w:val="0042745A"/>
    <w:rsid w:val="0043055A"/>
    <w:rsid w:val="00431D5C"/>
    <w:rsid w:val="004362C6"/>
    <w:rsid w:val="00437FA2"/>
    <w:rsid w:val="00445970"/>
    <w:rsid w:val="0045729E"/>
    <w:rsid w:val="00461BBA"/>
    <w:rsid w:val="00461EFC"/>
    <w:rsid w:val="004652C2"/>
    <w:rsid w:val="004706D1"/>
    <w:rsid w:val="00471326"/>
    <w:rsid w:val="0047598D"/>
    <w:rsid w:val="0047662A"/>
    <w:rsid w:val="004840FD"/>
    <w:rsid w:val="00487929"/>
    <w:rsid w:val="00490F7D"/>
    <w:rsid w:val="00491678"/>
    <w:rsid w:val="00493335"/>
    <w:rsid w:val="004956EC"/>
    <w:rsid w:val="004968E2"/>
    <w:rsid w:val="004A3EEA"/>
    <w:rsid w:val="004A4D1F"/>
    <w:rsid w:val="004D3966"/>
    <w:rsid w:val="004D5282"/>
    <w:rsid w:val="004D71BA"/>
    <w:rsid w:val="004F1551"/>
    <w:rsid w:val="004F55A3"/>
    <w:rsid w:val="0050496F"/>
    <w:rsid w:val="00506F01"/>
    <w:rsid w:val="0050750A"/>
    <w:rsid w:val="00513B6F"/>
    <w:rsid w:val="00517C63"/>
    <w:rsid w:val="00526C94"/>
    <w:rsid w:val="005363C4"/>
    <w:rsid w:val="00536BDE"/>
    <w:rsid w:val="00543ACC"/>
    <w:rsid w:val="0056696D"/>
    <w:rsid w:val="00572218"/>
    <w:rsid w:val="00573EF9"/>
    <w:rsid w:val="005776C5"/>
    <w:rsid w:val="0059484D"/>
    <w:rsid w:val="005A0855"/>
    <w:rsid w:val="005A3196"/>
    <w:rsid w:val="005B01AA"/>
    <w:rsid w:val="005B2EFC"/>
    <w:rsid w:val="005C080F"/>
    <w:rsid w:val="005C55E5"/>
    <w:rsid w:val="005C696A"/>
    <w:rsid w:val="005E6E85"/>
    <w:rsid w:val="005F31D2"/>
    <w:rsid w:val="0061029B"/>
    <w:rsid w:val="00617230"/>
    <w:rsid w:val="00621CE1"/>
    <w:rsid w:val="00623271"/>
    <w:rsid w:val="00625429"/>
    <w:rsid w:val="00627FC9"/>
    <w:rsid w:val="00647FA8"/>
    <w:rsid w:val="00650C5F"/>
    <w:rsid w:val="00654934"/>
    <w:rsid w:val="00656769"/>
    <w:rsid w:val="006620D9"/>
    <w:rsid w:val="00671958"/>
    <w:rsid w:val="00675843"/>
    <w:rsid w:val="00696477"/>
    <w:rsid w:val="006B5045"/>
    <w:rsid w:val="006D050F"/>
    <w:rsid w:val="006D6139"/>
    <w:rsid w:val="006E5D65"/>
    <w:rsid w:val="006E7284"/>
    <w:rsid w:val="006E7CC6"/>
    <w:rsid w:val="006F08BB"/>
    <w:rsid w:val="006F1282"/>
    <w:rsid w:val="006F1FBC"/>
    <w:rsid w:val="006F31E2"/>
    <w:rsid w:val="0070344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12D"/>
    <w:rsid w:val="00763BF1"/>
    <w:rsid w:val="00766FD4"/>
    <w:rsid w:val="0078168C"/>
    <w:rsid w:val="007828E3"/>
    <w:rsid w:val="00787C2A"/>
    <w:rsid w:val="00790E27"/>
    <w:rsid w:val="007A4022"/>
    <w:rsid w:val="007A6E6E"/>
    <w:rsid w:val="007C3299"/>
    <w:rsid w:val="007C3BCC"/>
    <w:rsid w:val="007C4546"/>
    <w:rsid w:val="007C54FD"/>
    <w:rsid w:val="007D6E56"/>
    <w:rsid w:val="007F1652"/>
    <w:rsid w:val="007F4155"/>
    <w:rsid w:val="008137D3"/>
    <w:rsid w:val="0081554D"/>
    <w:rsid w:val="0081707E"/>
    <w:rsid w:val="00843FA5"/>
    <w:rsid w:val="008449B3"/>
    <w:rsid w:val="00844F97"/>
    <w:rsid w:val="0085196A"/>
    <w:rsid w:val="00851FC3"/>
    <w:rsid w:val="0085747A"/>
    <w:rsid w:val="00867107"/>
    <w:rsid w:val="00871DF8"/>
    <w:rsid w:val="00884922"/>
    <w:rsid w:val="00885F64"/>
    <w:rsid w:val="008917F9"/>
    <w:rsid w:val="00894616"/>
    <w:rsid w:val="008A111B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991"/>
    <w:rsid w:val="00916188"/>
    <w:rsid w:val="00923D7D"/>
    <w:rsid w:val="00944DB8"/>
    <w:rsid w:val="009508DF"/>
    <w:rsid w:val="00950DAC"/>
    <w:rsid w:val="009510EB"/>
    <w:rsid w:val="00954A07"/>
    <w:rsid w:val="00965005"/>
    <w:rsid w:val="00970174"/>
    <w:rsid w:val="00997F14"/>
    <w:rsid w:val="009A78D9"/>
    <w:rsid w:val="009A7C80"/>
    <w:rsid w:val="009C1331"/>
    <w:rsid w:val="009C3E31"/>
    <w:rsid w:val="009C54AE"/>
    <w:rsid w:val="009C788E"/>
    <w:rsid w:val="009D6C56"/>
    <w:rsid w:val="009E39E2"/>
    <w:rsid w:val="009E3B41"/>
    <w:rsid w:val="009F2363"/>
    <w:rsid w:val="009F285A"/>
    <w:rsid w:val="009F3C5C"/>
    <w:rsid w:val="009F4610"/>
    <w:rsid w:val="009F726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71B"/>
    <w:rsid w:val="00A84C85"/>
    <w:rsid w:val="00A91C95"/>
    <w:rsid w:val="00A97DE1"/>
    <w:rsid w:val="00AB053C"/>
    <w:rsid w:val="00AB098B"/>
    <w:rsid w:val="00AD1146"/>
    <w:rsid w:val="00AD27D3"/>
    <w:rsid w:val="00AD66D6"/>
    <w:rsid w:val="00AE1160"/>
    <w:rsid w:val="00AE203C"/>
    <w:rsid w:val="00AE2E74"/>
    <w:rsid w:val="00AE36E1"/>
    <w:rsid w:val="00AE5FCB"/>
    <w:rsid w:val="00AF2C1E"/>
    <w:rsid w:val="00B06142"/>
    <w:rsid w:val="00B135B1"/>
    <w:rsid w:val="00B31281"/>
    <w:rsid w:val="00B3130B"/>
    <w:rsid w:val="00B40ADB"/>
    <w:rsid w:val="00B43B77"/>
    <w:rsid w:val="00B43E80"/>
    <w:rsid w:val="00B607DB"/>
    <w:rsid w:val="00B66529"/>
    <w:rsid w:val="00B66D6C"/>
    <w:rsid w:val="00B75946"/>
    <w:rsid w:val="00B8056E"/>
    <w:rsid w:val="00B819C8"/>
    <w:rsid w:val="00B82308"/>
    <w:rsid w:val="00B90885"/>
    <w:rsid w:val="00BB089E"/>
    <w:rsid w:val="00BB520A"/>
    <w:rsid w:val="00BD3869"/>
    <w:rsid w:val="00BD66E9"/>
    <w:rsid w:val="00BD6FF4"/>
    <w:rsid w:val="00BD7570"/>
    <w:rsid w:val="00BF2C41"/>
    <w:rsid w:val="00C026CA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AB"/>
    <w:rsid w:val="00C61DC5"/>
    <w:rsid w:val="00C67E92"/>
    <w:rsid w:val="00C70A26"/>
    <w:rsid w:val="00C75FD9"/>
    <w:rsid w:val="00C766DF"/>
    <w:rsid w:val="00C82816"/>
    <w:rsid w:val="00C94B98"/>
    <w:rsid w:val="00CA0D37"/>
    <w:rsid w:val="00CA2B96"/>
    <w:rsid w:val="00CA5089"/>
    <w:rsid w:val="00CA7C63"/>
    <w:rsid w:val="00CB42CB"/>
    <w:rsid w:val="00CC60C7"/>
    <w:rsid w:val="00CD6897"/>
    <w:rsid w:val="00CE5BAC"/>
    <w:rsid w:val="00CF25BE"/>
    <w:rsid w:val="00CF3D02"/>
    <w:rsid w:val="00CF44F7"/>
    <w:rsid w:val="00CF78ED"/>
    <w:rsid w:val="00D006A2"/>
    <w:rsid w:val="00D02B25"/>
    <w:rsid w:val="00D02EBA"/>
    <w:rsid w:val="00D17C3C"/>
    <w:rsid w:val="00D26B2C"/>
    <w:rsid w:val="00D325D0"/>
    <w:rsid w:val="00D352C9"/>
    <w:rsid w:val="00D425B2"/>
    <w:rsid w:val="00D428D6"/>
    <w:rsid w:val="00D552B2"/>
    <w:rsid w:val="00D608D1"/>
    <w:rsid w:val="00D74119"/>
    <w:rsid w:val="00D8075B"/>
    <w:rsid w:val="00D8384E"/>
    <w:rsid w:val="00D8678B"/>
    <w:rsid w:val="00DA1181"/>
    <w:rsid w:val="00DA13B9"/>
    <w:rsid w:val="00DA2114"/>
    <w:rsid w:val="00DB57D7"/>
    <w:rsid w:val="00DC6BF0"/>
    <w:rsid w:val="00DE09C0"/>
    <w:rsid w:val="00DE1087"/>
    <w:rsid w:val="00DE4A14"/>
    <w:rsid w:val="00DE58E0"/>
    <w:rsid w:val="00DE7C66"/>
    <w:rsid w:val="00DF320D"/>
    <w:rsid w:val="00DF71C8"/>
    <w:rsid w:val="00E06093"/>
    <w:rsid w:val="00E129B8"/>
    <w:rsid w:val="00E21E7D"/>
    <w:rsid w:val="00E22FBC"/>
    <w:rsid w:val="00E24BF5"/>
    <w:rsid w:val="00E25338"/>
    <w:rsid w:val="00E35311"/>
    <w:rsid w:val="00E40139"/>
    <w:rsid w:val="00E51E44"/>
    <w:rsid w:val="00E63348"/>
    <w:rsid w:val="00E65E38"/>
    <w:rsid w:val="00E77E88"/>
    <w:rsid w:val="00E8107D"/>
    <w:rsid w:val="00E960BB"/>
    <w:rsid w:val="00E97A30"/>
    <w:rsid w:val="00EA2074"/>
    <w:rsid w:val="00EA4832"/>
    <w:rsid w:val="00EA4E9D"/>
    <w:rsid w:val="00EC4899"/>
    <w:rsid w:val="00EC7481"/>
    <w:rsid w:val="00ED03AB"/>
    <w:rsid w:val="00ED32D2"/>
    <w:rsid w:val="00EE2614"/>
    <w:rsid w:val="00EE2EB2"/>
    <w:rsid w:val="00EE32DE"/>
    <w:rsid w:val="00EE5457"/>
    <w:rsid w:val="00F02737"/>
    <w:rsid w:val="00F06BE3"/>
    <w:rsid w:val="00F070AB"/>
    <w:rsid w:val="00F17567"/>
    <w:rsid w:val="00F27A7B"/>
    <w:rsid w:val="00F43B41"/>
    <w:rsid w:val="00F526AF"/>
    <w:rsid w:val="00F617C3"/>
    <w:rsid w:val="00F7066B"/>
    <w:rsid w:val="00F83B28"/>
    <w:rsid w:val="00FA46E5"/>
    <w:rsid w:val="00FB7DBA"/>
    <w:rsid w:val="00FC05AB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B7B30"/>
  <w15:docId w15:val="{78B991EF-BD5A-4F35-AFAD-EF4C8DFCB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41C08-3C42-431C-9FCE-400DFFB3AF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36B8E9-17AE-487F-9CDA-956274192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5ADA33-A527-49E6-81BA-C7DBF4CC6E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8E35F2-DED7-48C5-8964-B2E9E4DAA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8</Pages>
  <Words>2544</Words>
  <Characters>15265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34</cp:revision>
  <cp:lastPrinted>2019-02-06T12:12:00Z</cp:lastPrinted>
  <dcterms:created xsi:type="dcterms:W3CDTF">2019-10-22T18:20:00Z</dcterms:created>
  <dcterms:modified xsi:type="dcterms:W3CDTF">2026-03-14T16:11:00Z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